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@1.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авоби дурустро аз вариантҳои зерин интихоб намоед:;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$A) Истеҳсолот ду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бо ҳам алоқамандро дар бар мегирад;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$B) Истеҳсолот се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бо ҳам алоқамандро дар бар мегирад;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Истеҳсолот пан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бо ҳам алоқамандро дар бар мегирад;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 w:rsidRPr="0050479C"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>) Истеҳсолот ҳе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 кадом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бо ҳам алоқамандро дар бар мегирад;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ҳамаи вариантҳои дар боло овардашуда 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50479C">
        <w:rPr>
          <w:rFonts w:ascii="Palatino Linotype" w:hAnsi="Palatino Linotype"/>
          <w:sz w:val="28"/>
          <w:szCs w:val="28"/>
        </w:rPr>
        <w:t>2.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авоби дурустро аз вариантҳои зерин интихоб намоед:;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$A) Истеҳсолот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фаъолият ва тараққиётро дар бар мегирад;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$B) Истеҳсолот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бо ҳам наздикро алоқаманд мегардонад;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$C) Истеҳсолот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мураккаб ва соддакардашударо бо ҳам алоқаманд мегардонад;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 w:rsidRPr="0050479C"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 xml:space="preserve">) Истеҳсолот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мустақим ва ғайримустақимро муттаҳид месозад;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ҳамаи вариантҳои дар боло овардашуда 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50479C">
        <w:rPr>
          <w:rFonts w:ascii="Palatino Linotype" w:hAnsi="Palatino Linotype"/>
          <w:sz w:val="28"/>
          <w:szCs w:val="28"/>
        </w:rPr>
        <w:t>3.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Мақсади идоракунии тараққиёти истеҳсолот иборат аст аз:;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Идоракунии тарақиёти истеҳсолот мақсад дорад, ки дар асоси принсипҳо ҳолат ва дара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аи пешинаи истеҳсолотро дигаргун сохта, онро бо комёбиҳои бузурги истеҳсолоти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аҳон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мувофиқ созад;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Идоракунии тарақиёти истеҳсолот мақсад дорад, ки дар асоси созишномаҳо ҳолат ва дара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аи пешинаи истеҳсолотро дигаргун сохта, онро бо комёбиҳои бузурги истеҳсолоти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аҳон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мувофиқ созад;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Идоракунии тарақиёти истеҳсолот мақсад дорад, ки дар асоси навовариҳо ҳолат ва дара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аи пешинаи истеҳсолотро дигаргун сохта, онро бо комёбиҳои бузурги истеҳсолоти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аҳон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мувофиқ созад;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 w:rsidRPr="0050479C"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>) Идоракунии тарақиёти истеҳсолот мақсад дорад, ки дар асоси захираҳои мав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уда ҳолат ва дара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аи пешинаи истеҳсолотро дигаргун сохта, онро бо комёбиҳои бузурги истеҳсолоти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аҳон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мувофиқ созад;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варианти саҳеҳ пешниҳод нашудааст;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50479C">
        <w:rPr>
          <w:rFonts w:ascii="Palatino Linotype" w:hAnsi="Palatino Linotype"/>
          <w:sz w:val="28"/>
          <w:szCs w:val="28"/>
        </w:rPr>
        <w:t>4.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авоби дурустро аз вариантҳои зерин интихоб намоед:;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Зери мафҳуми навовар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араёнҳои татбиқсоз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азхудкун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паҳнсозии навовар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нати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аи он- маҳсулоти нав , технологияи нав, шаклу усулҳои нави ташкил ва идоракунии истеҳсолоту меҳнат, ки самараи и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иқтисод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медиҳанд, дар назар дошта шудааст;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Зери мафҳуми навовар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араёнҳои барномарез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азхудкунии ҳолат, паҳнсоз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нати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аи он- маҳсулоти нав , технологияи мав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уда, шаклу усулҳои ташкил ва идоракунии истеҳсолоту меҳнат, ки самараи и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иқтисод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медиҳанд, дар назар дошта шудааст;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Зери мафҳуми навовар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араёнҳои татбиқсозии механизми амалнамоии азхудкун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паҳнсоз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нати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аи ба даст омада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 w:rsidRPr="0050479C"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>) Зери мафҳуми навовар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араёнҳои татбиқсозии принсипҳои мав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уда дар асоси та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рибаи бойи идоракун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дар назар дорад;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Зери мафҳуми навовар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араёнҳои имрӯзаву ояндаро бо назардошти татбиқсоз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азхудкун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паҳнсозии навовар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нати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аи он дар назар дошта шудааст;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50479C">
        <w:rPr>
          <w:rFonts w:ascii="Palatino Linotype" w:hAnsi="Palatino Linotype"/>
          <w:sz w:val="28"/>
          <w:szCs w:val="28"/>
        </w:rPr>
        <w:t>5.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Дар адабиётҳои ватан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хори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и мафҳумҳои гуногун вомехӯранд ба монанди:;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«бартар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», «пешрав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ва «инноватсия»;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«навовар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», «технолог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ва «техник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«навовар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», «навигар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ва «инноватсия»;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 w:rsidRPr="0050479C"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>) «истеҳсоли», «истеъмол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ва «инжинер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ҳамаи вариантҳои дар боло овардашуда 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50479C">
        <w:rPr>
          <w:rFonts w:ascii="Palatino Linotype" w:hAnsi="Palatino Linotype"/>
          <w:sz w:val="28"/>
          <w:szCs w:val="28"/>
        </w:rPr>
        <w:t>6.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Мафҳуми «Навовар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ин:;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«Навовар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»- чизи нави муайянро тавсиф медиҳад, ва бо хамин маъно ба мафҳуми ихтироат наздик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«Навовар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»- чизи нави муайянро тавсиф медиҳад, ва бо хамин маъно ба мафҳуми инкишоф наздик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«Навовар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»- чизи нави муайянро тавсиф медиҳад, ва бо хамин маъно ба мафҳуми тараккиёт наздик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 w:rsidRPr="0050479C"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>) «Навовар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»- чизи нави соддакардашудаи муайянро тавсиф медиҳад, ва бо хамин маъно ба мафҳуми истеҳсоли мол наздик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вариантҳои В ва С 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50479C">
        <w:rPr>
          <w:rFonts w:ascii="Palatino Linotype" w:hAnsi="Palatino Linotype"/>
          <w:sz w:val="28"/>
          <w:szCs w:val="28"/>
        </w:rPr>
        <w:t>7.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Мафҳуми «Навигар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ин:;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«Навигар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»- ин аз худкунии техника ва технологияҳои нав, усулҳои беҳтаркунии ташкил ва идоракун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«Навигар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»- ин аз худкунии истеҳсоли мол ва хизмат, усулҳои беҳтаркунии ташкил ва идоракун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«Навигар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»- ин аз худкунии принсипҳо ва нишондодҳои нав, усулҳои беҳтаркунии ташкил ва идоракун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 w:rsidRPr="0050479C"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>) «Навигар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ин ба ву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уд овардани маҳсулоти аз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иҳати эколог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тоза бо усули соддакардашуда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ҳамаи вариантҳои дар боло овардашуда 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@8.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авоби дурустро аз вариантҳои зерин интихоб намоед:;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Мафҳуми « навовар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аз мафҳуми « техникаи куҳна васеътар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Мафҳуми « навовар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аз мафҳуми « принсипи нав васеътар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Мафҳуми « навовар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аз мафҳуми « истеҳсолоти нав васеътар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 w:rsidRPr="0050479C"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>) Мафҳуми « навовар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аз мафҳуми « техникаи нав васеътар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танҳо вариантҳои А ва В 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50479C">
        <w:rPr>
          <w:rFonts w:ascii="Palatino Linotype" w:hAnsi="Palatino Linotype"/>
          <w:sz w:val="28"/>
          <w:szCs w:val="28"/>
        </w:rPr>
        <w:t>9.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Моҳияти навовариҳо арзёб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мешаванд дар:;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истифодабарии роҳҳои мақсаднок, такмил додан ва ғайра, барои баланд бардоштани самаранокии фаъолият дар ин ё он соҳа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истифодабарии комёбиҳои хариди инсон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кашфиёт, ихтироот, такмил додан ва ғайра, барои баланд бардоштани самаранокии фаъолият дар ин ё он соҳа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истифодабарии механизмҳои истеҳсол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дар асоси захираҳои мав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уда, такмил додан ва айра, барои баланд бардоштани самаранокии фаъолият дар ин ё он соҳа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 w:rsidRPr="0050479C"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>) истифодабарии комёбиҳои милл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омилҳои истеҳсолот, ва дигар нишондодҳои иқтисод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такмил додан ва ғайра, барои баланд бардоштани самаранокии фаъолият дар ин ё он соҳа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ҳамаи вариантҳои дар боло овардашуда 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50479C">
        <w:rPr>
          <w:rFonts w:ascii="Palatino Linotype" w:hAnsi="Palatino Linotype"/>
          <w:sz w:val="28"/>
          <w:szCs w:val="28"/>
        </w:rPr>
        <w:t>10.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Аз вариантҳои овардашуда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авоби дурустро интихоб намоед:;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Дар миёнаи асри 20 маънои муосири соҳибкор хамчун тавлидкунандаи мол ба ву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 омад;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Дар миёнаи асри 20 маънои муосири соҳибкор хамчун сиёсатмадор ба ву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 омад;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Дар миёнаи асри 20 маънои муосири соҳибкор хамчун навовар ба ву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 омад;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 w:rsidRPr="0050479C"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>) Дар миёнаи асри 20 маънои муосири соҳибкор хамчун инкишофдиҳандаи истеҳсолот ба ву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 омад;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Дар миёнаи асри 20 маънои муосири соҳибкор хамчун ғасбкунандаи бозор ба ву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 омад;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@11.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Мене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менти навовар</w:t>
      </w:r>
      <w:r w:rsidRPr="0050479C">
        <w:rPr>
          <w:rFonts w:ascii="Palatino Linotype" w:hAnsi="Palatino Linotype" w:cs="Cambr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дарбар мегирад;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ма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мӯи принсипҳо усулҳо ва шаклҳои идоракунии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араёнҳои навовар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фаъолияти навоварирро;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ма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мӯи принсипҳо усулҳо ва фаъолияти тадқиқотиро;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фаъолияти бозоршиносиро;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$D) 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араёнҳои илмиро;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нодурустанд;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@12.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Муассисаи илм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муассисае мебошад, ки.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фаъолияти асоси онро тадқиқотоҳи бозоршинос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ташкил мекунад;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фаъолияти асосии онро тадқиқотҳи илм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коркардҳои илм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ташкил мекуннад;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фаъолияти асосии онро истеҳсолот ва фурӯши маҳсулоти нав ташкил мекунад;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фаъолияти асосии онро амалиётҳои молияв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ташкил мекунад;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@13.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Фаъолияти навовар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дар бар мегирад;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бунёди маҳсулоти навро;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$B)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технологии нав ё такмили онро;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корҳои озмоиш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- конструкториро;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истифодаи тадқиқотҳои илмиро;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@14.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Ба фаъолияти навовар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дохил мешавад 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и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рои корҳои илм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тадқиқот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такмили маҳсулоти пештара;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и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рои корҳои озмоиш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конструктор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$D)  азнавсозии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технолог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тайёрии истеҳсолот;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ҳамаи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@15.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Сохтори лоиҳаҳои тадқиқот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аз чунин қисмҳо иборат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номи лоиҳа;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 тавсифи мухтасари лоиҳа;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шумораи и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рокунандаҳои лоиҳа;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ҳа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ми маблағгузории лоиҳа;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@16.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Маркази патент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-ахборотии милл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 ба қарори кадом мақомоти давлат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ташкил карда шудааст;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ба қарори Ма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лиси миллии МО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бо қарори Ма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лиси намояндагони МО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$C)  бо қарори ҳукуматии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$D)  бо қарори президенти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бо қарори вазорати адлияи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@17.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Ба кормандони асосии муассисаҳои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дохил мешаванд;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шахсоне, ки ба пажӯҳиш ва тадқиқотҳои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машғуланнд;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шахсоне, ки ба тадқиқотҳи демограф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машғуланд;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шахсоне, ки ба тадқиқотҳои бозоршинос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машғуланд;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шахсоне, ки ба истеҳсоли маҳсулоти нав машғуланд;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@18.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Аз рӯи таркиб ба кормандони муассисаҳои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дохил мешаванд;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муҳаққиқон; 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муҳандисон;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техник ва технологҳо;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кормандони ёрирасон;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@19.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Вобаста ба дара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аи мураккаб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технологияҳоро ба кадом намудҳо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удо мекунанд;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технологияҳои содда ва мураккааб;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техникаи одд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миёна;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технологияҳои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истеҳсол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технологияҳои пешқадам ва кӯҳнашуда;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нодурустанд;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@20.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Вобаста ба соҳаи истифодашави технологияҳоро ба кадом намудҳо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удо мекунанд;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технологияҳои содда ва мураккаб;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техникаи одд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миёна;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технологияҳои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истеҳсолл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технологияҳои пешқадам ва кӯҳнашуда;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нодурустанд;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@21.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Вобаста ба тағирёбии дара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аи инкишоф технологияҳоро ба кадом намудҳо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удо мекунанд;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технологияҳои содда ва мураккаб;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техникаи одд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миёна;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технологияҳои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истеҳсол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технологияҳои пешқадам ва кӯҳнашудда;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нодурустанд;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@22.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Аз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иҳати сифати коркард, технологияҳоро ба кадом намудҳо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удо мекунанд.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технологияҳои содда ва мураккаб;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технологияҳои дара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аи паст, миёна ва баланнд;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технологияҳои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истеҳсол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технологияҳои пешқадам ва кӯҳнашуда;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 технологияҳои сармояталаб ва неруталаб;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@23.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Ма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муи амалиётҳои технолог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чиро ташкил медиҳанд.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$A)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технологирро;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$B) 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навовариро; 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$C) 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илмиро;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$D) 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химиявиро;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нодурустанд;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@24.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Самарабахшии технологияҳоро кадом нишондиҳанда муайян мекунад;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масрафи қиёсии ашё, нимсохтаҳо ва энергия ба ҳар воҳиди маҳсулот;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миқдори маҳсулоти фоиданок, ки аз воҳиди ашё истихро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 мегардад;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сифат ва тозагии экологии маҳсулоти тайёршуда;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бе партов ё кампартов будани технологияҳо;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@25.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Ба самтҳои асосии таҳлили талабот дохиланд;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муайянкунии ҳа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ми талабот;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муайянкунии харидорони эҳтимол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муайянкунии эҳтиё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 ба мол;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нархи маҳсулоти пешниҳотшаванда;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@26.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Ҳа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ми маҳсулотеро, ки истеъмолкунанда мехоҳад ва қодир аст бо нархҳои муайяншуда харидори намояд ч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меноманд.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арза; 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талабот; 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эҳтиё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пешниҳодот;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 мубодилот;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@27.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Талабот-ин;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ҳа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ми маҳсулоте мебошад, ки истеъмолкунанда мехоҳад ва қодир аст бо нархҳои муайяншуда харидор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намояяд;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ҳа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ми маҳсулоте мебошад, ки истеъмолкунанда ба он эҳтиё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 дорад;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ҳа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ми маҳсулоти бафурушрафтае мебошад, ки истеъмолкунанда мехоҳад ва қодир аст ба нархҳои номуайян харидор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намояд;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ҳа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ми маҳсулоте мебошад, ки истеъмолкунанда мехоҳад бо нархҳои имкомназир харидор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намояд;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@28.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Ҳа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ми маҳсулотеро, ки истеъмолкунанда мехоҳад харидор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намояд, аммо ба ин қодир нест, ч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меноманд;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арза; 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талабот; 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эҳтиёч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пешниҳодот;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 мубодилот;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@29.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Талаботи аз ҳад зиёд кадом вақт ба ву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 меояд;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замоне, ки миқдори талабот аз миқдори пешниҳод бештар асст; 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замоне, ки миқдори пешниҳод аз миқдори талабот бештар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замоне, ки миқдори талабот аз миқдори мубодилот бештар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замоне, ки миқдори эҳтиё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от аз миқдори истеъмолот бештар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нодурустанд;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@30.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Сиёсати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ба кадом қисми сиёсати давлат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дохил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ҳуқуқ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танзимнамо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иқтисод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иқтисод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сиёс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иқтисодд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 танҳо ба сиёсатии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тимоии давлат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@31.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Иқтидорҳои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аз захираҳои зерин ташаккул меёбад;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захираҳои модд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захираҳои зеҳн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( интеллектуал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);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илмию техник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захираҳои молияв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@32.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Ширкатеро, ки ба истеҳсолот машғул набуда коркардҳои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-техникии хурдро ба дигар ширкатҳо медиҳад, ч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гуна ширкат мегӯянд;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эксплерент;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патиент;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венчури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лизинг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 бизнес-инкубатор;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@33.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Ширкати венчур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ширкате мебошад, ки;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ба истифодабар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фурӯши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машғул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ба истеҳсол машғул буда фурӯши навовариро амал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намекунад;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ба истеҳсол машғул набуда навовариҳои коркарднамудаи худро ба дигар ширкатҳо медихаад; 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ба истеҳсолот машғул набуда навовариҳои коркарднамудаи худро дар хазинааш нигоҳ дошта меистад;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нодурустанд;</w:t>
      </w:r>
    </w:p>
    <w:p w:rsidR="003F01DF" w:rsidRPr="0050479C" w:rsidRDefault="003F01DF" w:rsidP="00E96FA9">
      <w:pPr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@34.</w:t>
      </w:r>
    </w:p>
    <w:p w:rsidR="003F01DF" w:rsidRPr="0050479C" w:rsidRDefault="003F01DF" w:rsidP="00E96FA9">
      <w:pPr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Мақсади асосии прогрессии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-техник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ин;</w:t>
      </w:r>
    </w:p>
    <w:p w:rsidR="003F01DF" w:rsidRPr="0050479C" w:rsidRDefault="003F01DF" w:rsidP="00E96FA9">
      <w:pPr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баландбардории сифати маҳсулот аст;</w:t>
      </w:r>
    </w:p>
    <w:p w:rsidR="003F01DF" w:rsidRPr="0050479C" w:rsidRDefault="003F01DF" w:rsidP="00E96FA9">
      <w:pPr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гузаронидани тадқиқотҳои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–техник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аст;</w:t>
      </w:r>
    </w:p>
    <w:p w:rsidR="003F01DF" w:rsidRPr="0050479C" w:rsidRDefault="003F01DF" w:rsidP="00E96FA9">
      <w:pPr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баландбардории самаранокии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- иқтисод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такрористеҳсол асст;</w:t>
      </w:r>
    </w:p>
    <w:p w:rsidR="003F01DF" w:rsidRPr="0050479C" w:rsidRDefault="003F01DF" w:rsidP="00E96FA9">
      <w:pPr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зиёдсозии миқдори ихтироот аст;</w:t>
      </w:r>
    </w:p>
    <w:p w:rsidR="003F01DF" w:rsidRPr="0050479C" w:rsidRDefault="003F01DF" w:rsidP="00E96FA9">
      <w:pPr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50479C">
        <w:rPr>
          <w:rFonts w:ascii="Palatino Linotype" w:hAnsi="Palatino Linotype"/>
          <w:sz w:val="28"/>
          <w:szCs w:val="28"/>
        </w:rPr>
        <w:t>35.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авоби дурустро аз вариантҳои зерин интихоб намоед:;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$A) Истеҳсолот ду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бо ҳам алоқамандро дар бар мегирад;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$B) Истеҳсолот се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бо ҳам алоқамандро дар бар мегирад;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Истеҳсолот пан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бо ҳам алоқамандро дар бар мегирад;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 w:rsidRPr="0050479C"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>) Истеҳсолот ҳе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 кадом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бо ҳам алоқамандро дар бар мегирад;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ҳамаи вариантҳои дар боло овардашуда 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@36.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авоби дурустро аз вариантҳои зерин интихоб намоед:;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$A) Истеҳсолот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фаъолият ва тараққиётро дар бар мегирад;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$B) Истеҳсолот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бо ҳам наздикро алоқаманд мегардонад;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$C) Истеҳсолот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мураккаб ва соддакардашударо бо ҳам алоқаманд мегардонад;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 w:rsidRPr="0050479C"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 xml:space="preserve">) Истеҳсолот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мустақим ва ғайримустақимро муттаҳид месозад;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ҳамаи вариантҳои дар боло овардашуда 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50479C">
        <w:rPr>
          <w:rFonts w:ascii="Palatino Linotype" w:hAnsi="Palatino Linotype"/>
          <w:sz w:val="28"/>
          <w:szCs w:val="28"/>
        </w:rPr>
        <w:t>37.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Мақсади идоракунии тараққиёти истеҳсолот иборат аст аз:;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Идоракунии тарақиёти истеҳсолот мақсад дорад, ки дар асоси принсипҳо ҳолат ва дара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аи пешинаи истеҳсолотро дигаргун сохта, онро бо комёбиҳои бузурги истеҳсолоти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аҳон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мувофиқ созад;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Идоракунии тарақиёти истеҳсолот мақсад дорад, ки дар асоси созишномаҳо ҳолат ва дара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аи пешинаи истеҳсолотро дигаргун сохта, онро бо комёбиҳои бузурги истеҳсолоти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аҳон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мувофиқ созад;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Идоракунии тарақиёти истеҳсолот мақсад дорад, ки дар асоси навовариҳо ҳолат ва дара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аи пешинаи истеҳсолотро дигаргун сохта, онро бо комёбиҳои бузурги истеҳсолоти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аҳон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мувофиқ созад;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 w:rsidRPr="0050479C"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>) Идоракунии тарақиёти истеҳсолот мақсад дорад, ки дар асоси захираҳои мав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уда ҳолат ва дара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аи пешинаи истеҳсолотро дигаргун сохта, онро бо комёбиҳои бузурги истеҳсолоти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аҳон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мувофиқ созад;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варианти саҳеҳ пешниҳод нашудааст;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@38.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авоби дурустро аз вариантҳои зерин интихоб намоед:;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Зери мафҳуми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араёнҳои татбиқсоз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азхудкун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паҳнсозии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нати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аи он- маҳсулоти нав , технологияи нав, шаклу усулҳои нави ташкил ва идоракунии истеҳсолоту меҳнат, ки самараи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иқтисод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медиҳанд, дар назар дошта шудааст;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Зери мафҳуми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араёнҳои барномарез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азхудкунии ҳолат, паҳнсоз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нати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аи он- маҳсулоти нав , технологияи мав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уда, шаклу усулҳои ташкил ва идоракунии истеҳсолоту меҳнат, ки самараи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иқтисод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медиҳанд, дар назар дошта шудааст;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Зери мафҳуми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араёнҳои татбиқсозии механизми амалнамоии азхудкун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паҳнсоз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нати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аи ба даст омада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 w:rsidRPr="0050479C"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>) Зери мафҳуми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араёнҳои татбиқсозии принсипҳои мав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уда дар асоси та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рибаи бойи идоракуниро дар назар дорад;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Зери мафҳуми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араёнҳои имрӯзаву ояндаро бо назардошти татбиқсоз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азхудкун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паҳнсозии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нати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аи он дар назар дошта шудааст;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50479C">
        <w:rPr>
          <w:rFonts w:ascii="Palatino Linotype" w:hAnsi="Palatino Linotype"/>
          <w:sz w:val="28"/>
          <w:szCs w:val="28"/>
        </w:rPr>
        <w:t>39.</w:t>
      </w:r>
    </w:p>
    <w:p w:rsidR="003F01DF" w:rsidRPr="0050479C" w:rsidRDefault="003F01DF" w:rsidP="00E96FA9">
      <w:pPr>
        <w:ind w:left="360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Дар адабиётҳои ватан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хори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и мафҳумҳои гуногун вомехӯранд ба монанди:;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«бартар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», «пешрав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ва «инноватсия»;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«навовар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», «технолог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ва «техник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«навовар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», «навигар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ва «инноватсия»;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 w:rsidRPr="0050479C"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>) «истеҳсоли», «истеъмол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ва «инжинер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ҳамаи вариантҳои дар боло овардашуда 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50479C">
        <w:rPr>
          <w:rFonts w:ascii="Palatino Linotype" w:hAnsi="Palatino Linotype"/>
          <w:sz w:val="28"/>
          <w:szCs w:val="28"/>
        </w:rPr>
        <w:t>40.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Мафҳуми «Навовар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ин:;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«Навовар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»- чизи нави муайянро тавсиф медиҳад, ва бо хамин маъно ба мафҳуми ихтироот наздик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«Навовар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»- чизи нави муайянро тавсиф медиҳад, ва бо хамин маъно ба мафҳуми инкишоф наздик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«Навовар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»- чизи нави муайянро тавсиф медиҳад, ва бо хамин маъно ба мафҳуми тараккиёт наздик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 w:rsidRPr="0050479C"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>) «Навовар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»- чизи нави соддакардашудаи муайянро тавсиф медиҳад, ва бо хамин маъно ба мафҳуми истеҳсоли мол наздик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вариантҳои В ва С 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50479C">
        <w:rPr>
          <w:rFonts w:ascii="Palatino Linotype" w:hAnsi="Palatino Linotype"/>
          <w:sz w:val="28"/>
          <w:szCs w:val="28"/>
        </w:rPr>
        <w:t>41.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Мафҳуми «Навигар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ин:;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«Навигар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»- ин аз худкунии техника ва технологияҳои нав, усулҳои беҳтаркунии ташкил ва идоракун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«Навигар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»- ин аз худкунии истеҳсоли мол ва хизмат, усулҳои беҳтаркунии ташкил ва идоракун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«Навигар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»- ин аз худкунии принсипҳо ва нишондодҳои нав, усулҳои беҳтаркунии ташкил ва идоракун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 w:rsidRPr="0050479C"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>) «Навигар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ин ба ву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уд овардани маҳсулоти аз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иҳати эколог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тоза бо усули соддакардашуда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ҳамаи вариантҳои дар боло овардашуда 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50479C">
        <w:rPr>
          <w:rFonts w:ascii="Palatino Linotype" w:hAnsi="Palatino Linotype"/>
          <w:sz w:val="28"/>
          <w:szCs w:val="28"/>
        </w:rPr>
        <w:t>42.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авоби дурустро аз вариантҳои зерин интихоб намоед:;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Мафҳуми «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аз мафҳуми « техникаи куҳна васеътар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Мафҳуми «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аз мафҳуми « принсипи нав васеътар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Мафҳуми «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аз мафҳуми « истеҳсолоти нав васеътар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 w:rsidRPr="0050479C"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>) Мафҳуми «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аз мафҳуми « техникаи нав васеътар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танҳо вариантҳои А ва В 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@43.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Моҳияти навовариҳо арзёб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мешаванд дар:;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истифодабарии роҳҳои мақсаднок, такмил додан ва ғайра, барои баланд бардоштани самаранокии фаъолият дар ин ё он соҳа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истифодабарии комёбиҳои хариди инсон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кашфиёт, ихтироат, такмил додан ва ғайра, барои баланд бардоштани самаранокии фаъолият дар ин ё он соҳа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истифодабарии механизмҳои истеҳсол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дар асоси захираҳои мав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уда, такмил додан ва ғайра, барои баланд бардоштани самаранокии фаъолият дар ин ё он соҳа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 w:rsidRPr="0050479C"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>) истифодабарии комёбиҳои милл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омилҳои истеҳсолот, ва дигар нишондодҳои иқтисод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такмил додан ва ғайра, барои баланд бардоштани самаранокии фаъолият дар ин ё он соҳа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ҳамаи вариантҳои дар боло овардашуда 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50479C">
        <w:rPr>
          <w:rFonts w:ascii="Palatino Linotype" w:hAnsi="Palatino Linotype"/>
          <w:sz w:val="28"/>
          <w:szCs w:val="28"/>
        </w:rPr>
        <w:t>44.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Аз вариантҳои овардашуда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авоби дурустро интихоб намоед:;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Дар миёнаи асри 20 маънои муосири соҳибкор хамчун тавлидкунандаи мол ба ву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 омад;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Дар миёнаи асри 20 маънои муосири соҳибкор хамчун сиёсатмадор ба ву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 омад;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Дар миёнаи асри 20 маънои муосири соҳибкор хамчун навовар ба ву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 омад;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 w:rsidRPr="0050479C"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>) Дар миёнаи асри 20 маънои муосири соҳибкор хамчун инкишофдиҳандаи истеҳсолот ба ву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 омад;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Дар миёнаи асри 20 маънои муосири соҳибкор хамчун ғасбкунандаи бозор ба ву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 омад;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@45.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Мене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менти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дарбар мегирад;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ма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мӯи принсипҳо усулҳо ва шаклҳои идоракунии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араёнҳои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фаъолияти навовариро;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ма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мӯи принсипҳо усулҳо ва фаъолияти тадқиқотиро;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фаъолияти бозоршиносиро;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$D) 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араёнҳои илмиро;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нодурустанд;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@46.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Муассисаи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муассисае мебошад, ки.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фаъолияти асоси онро тадқиқотоҳи бозоршинос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ташкил мекунад;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фаъолияти асосии онро тадқиқотҳи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коркардҳои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ташкил мекунаад;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фаъолияти асосии онро истеҳсолот ва фурӯши маҳсулоти нав ташкил мекунад;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фаъолияти асосии онро амалиётҳои молияв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ташкил мекунад;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@47.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Фаъолияти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дар бар мегирад;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бунёди маҳсулоти навро;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$B)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технологии нав ё такмили онро;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корҳои озмоиш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- конструкториро;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истифодаи тадқиқотҳои илмиро;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@48.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Ба фаъолияти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дохил мешавад 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рои корҳои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тадқиқот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такмили маҳсулоти пештара;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рои корҳои озмоиш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конструктор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$D)  азнавсозии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технолог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тайёрии истеҳсолот;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@49.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Сохтори лоиҳаҳои тадқиқот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аз чунин қисмҳо иборат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номи лоиҳа;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 тавсифи мухтасари лоиҳа;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шумораи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рокунандаҳои лоиҳа;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ҳа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ми маблағгузории лоиҳа;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@50.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Маркази патент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-ахборотии милл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 ба қарори кадом мақомоти давлат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ташкил карда шудааст;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ба қарори Ма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лиси миллии МО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бо қарори Ма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лиси намояндагони МО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$C)  бо қарори ҳукуматии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$D)  бо қарори президенти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бо қарори вазорати адлияи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@51.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Соҳаи истифодаи навовариҳо мешаванд:;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навовариҳои технолог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эколог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сохтор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ичтимоию сиёс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давлатию ҳуқуқ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ҳарб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навовариҳои минтақав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байналхалк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милл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Навовариҳои соҳав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самт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доирав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навовариҳои давлат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маҳалл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 навовариҳои истеҳсол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ғайри истеҳсол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@52.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Дара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тағиротҳои кул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аҳамияти навовариҳо:;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Навовариҳои бисёр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ониба, навовариҳои як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ониба ва навовариҳои комплекс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навовариҳои мустақаим ва навовариҳои ғайри мустақим;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навовариҳои асос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такмили кулл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навовариҳои такмили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узъи;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навовариҳои такмили куллии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-техникии аҳамияти минтақави дошта;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навовариҳои тағйиротҳои сода на навовариҳои тағйироти мураккаб;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@53.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Миқёси истифодаи навовариҳо шуда метавонанд:;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навовариҳои баву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удомада ва навовариҳои ташаккулёфта;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навовариҳои технолог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техник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эколог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иқтисод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наовариҳои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навовариҳои комплекс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мураттаб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қиёспазир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навовариҳои ҳамоҳанг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навовариҳои миқёси фард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миқёси умум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миқёси шахс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навовариҳои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аҳон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милл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минтақав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 навовариҳои маҳалл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@54.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Вобаста ба фаъолияти корхона чунин намудҳои навовариҳоро муайян менамоянд:;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навовариҳои дарозмуддат навовариҳои кутоҳмуддат, навовариҳои миёнамуддат;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навовариҳои технолог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истеҳсол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иқтисод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навовариҳои ти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орат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идорав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$D)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авоби В ва С дуруст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танҳо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авоби С дуруст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@55.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Вазифаи соҳибкор навовар ин:;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бо қарори Ма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лиси миллии МО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 гирифтани даромади бештар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$B) ба шакли дигар даровардани тарзи истеҳсолот бо роҳи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алби сармояи хори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ҷӣ</w:t>
      </w:r>
      <w:r w:rsidRPr="0050479C">
        <w:rPr>
          <w:rFonts w:ascii="Palatino Linotype" w:hAnsi="Palatino Linotype"/>
          <w:sz w:val="28"/>
          <w:szCs w:val="28"/>
        </w:rPr>
        <w:t xml:space="preserve">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$C) )  ба шакли дигар даровардани тарзи истеҳсолот бо роҳи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ори кардани механизмҳои маъмули идоракуниву истеҳсол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$D)  ба шакли дигар даровардани тарзи истеҳсолот бо роҳи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ори кардани сарчашмаҳои нави ашёи бозори нави маҳсулоти тайёр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авоби дуруст пешниҳод нашудааст;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@56.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Соҳибкории инаватсиони ин:;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$A)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махсуси навоваронаи ба ву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уд овардани ягон чизи рақобаттобовар ва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хо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агидорие мебошад ,ки дар асоси он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усту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уи доимии имкониятҳои нав ба миён меояд;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$B)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махсуси навоваронаи ба ву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уд овардани ягон чизи нави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хо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агидорие мебошад ,ки дар асоси он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усту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уи доимии имкониятҳои нав ниҳон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$C)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араёни муттасили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ктисодиву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тимоии аз нуқтаи назари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аснокшуда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$D)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ҳамоҳангсозии илм ва истеҳсолот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махсуси навоваронаи иқтисод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-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буда,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хо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агидорие мебошад ,ки дар асоси он имкониятҳои корхона арзёби мегарданд;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@57.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Маънои соҳибкории навоварона: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соҳибкории навоварона маънои васеъро доро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соҳибкории навоварона маънои томро доро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соҳибкории навоварона маънои навовариро доро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соҳибкории навоварона маънои асосиро доро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 соҳибкории навоварона маънои истеҳсолотро доро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@58.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Мафҳуми прогресси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- техник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ПИТ- ин процессии мунтазами тарақиёти иқтисоди милл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ташкил ва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кардани предмети меҳнат, технологияи устувор, усулҳои ташкил ва идоракунии иқтисоди милл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ПИТ- ин процессии мунтазами тарақиёти тадқиқотҳои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ташкил ва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кардани предмет ва олоти меҳнат , технологияи мукаммал, усулҳои ташкил ва идоракунии истеҳсолот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ПИТ- ин процессии мунтазами тарақиёти тадқиқотҳои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ташкил ва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кардани низом ва захираи меҳнат , технологияи мав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уда усулҳои ташкил ва идоракунии корхона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ПИТ- ин процессии мунтазами тарақиёти тадқиқотҳои иқтисод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ташкили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ойҳои кори нав ва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кардани предмет ва олоти меҳнат , технологияи ҳозиразамон, усулҳои ташкил ва идоракун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авоби А ва В дуруст мебошанд;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@59.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Прагреси илмию техники ин: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працесси пай дар пайи тарақиёти иқтисодиёт,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тимоиёт, технология, шакл ва усулҳои нав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$B)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махсуси навоваронаи ба ву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уд овардани ягон чизи нави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хо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агидорие мебошад ,ки дар асоси он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усту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уи доимии имкониятҳои нав ниҳон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працесси пай дар пайи тарақиёти корхона, соҳа, бахши хонавода, такмилдиҳии предмети меҳнат , шакл ва усулҳои ташкили идоракун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працесси пай дар пайи тарақиёти бевоситаи давлат дар асоси такмилдиҳии предмети меҳнат , шакл ва усулҳои ташкили истеҳсолоту истеъмолот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працесси пай дар пай тарақиёти илм, техника , технология, такмилдиҳии предмети меҳнат , шакл ва усулҳои си ташкили истеҳсолоту меҳнат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@60.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ПИТ ҳамчун воситаи муҳими ҳал кардани масъалаҳои зерин баромад мекунад: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ПИТ ҳамчун воситаи муҳими ҳал кардани масъалаҳои давлат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маҳалл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баромад мекунад;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ПИТ ҳамчун воситаи муҳими ҳал кардани масъалаҳои эколог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таби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баромад мекунад;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ПИТ ҳамчун воситаи муҳими ҳал кардани масъалаҳои давлатию хори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ҷӣ</w:t>
      </w:r>
      <w:r w:rsidRPr="0050479C">
        <w:rPr>
          <w:rFonts w:ascii="Palatino Linotype" w:hAnsi="Palatino Linotype"/>
          <w:sz w:val="28"/>
          <w:szCs w:val="28"/>
        </w:rPr>
        <w:t xml:space="preserve"> баромад мекунад;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ПИТ ҳамчун воситаи муҳими ҳал кардани масъалаҳои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тимоию иқтисод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баромад мекунад;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 ПИТ ҳамчун воситаи муҳими ҳал кардани масъалаҳои демограф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сиёс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баромад мекунад;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@61.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Ба ҷараёнҳ</w:t>
      </w:r>
      <w:r w:rsidRPr="0050479C">
        <w:rPr>
          <w:rFonts w:ascii="Palatino Linotype" w:hAnsi="Palatino Linotype" w:cs="Times New Roman Tj"/>
          <w:sz w:val="28"/>
          <w:szCs w:val="28"/>
        </w:rPr>
        <w:t>ои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дохил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$A)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араёнҳ</w:t>
      </w:r>
      <w:r w:rsidRPr="0050479C">
        <w:rPr>
          <w:rFonts w:ascii="Palatino Linotype" w:hAnsi="Palatino Linotype" w:cs="Times New Roman Tj"/>
          <w:sz w:val="28"/>
          <w:szCs w:val="28"/>
        </w:rPr>
        <w:t>ои к</w:t>
      </w:r>
      <w:r w:rsidRPr="0050479C">
        <w:rPr>
          <w:rFonts w:ascii="Palatino Linotype" w:hAnsi="Palatino Linotype"/>
          <w:sz w:val="28"/>
          <w:szCs w:val="28"/>
        </w:rPr>
        <w:t>ӯҳ</w:t>
      </w:r>
      <w:r w:rsidRPr="0050479C">
        <w:rPr>
          <w:rFonts w:ascii="Palatino Linotype" w:hAnsi="Palatino Linotype" w:cs="Times New Roman Tj"/>
          <w:sz w:val="28"/>
          <w:szCs w:val="28"/>
        </w:rPr>
        <w:t>нашавии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$B)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воридшавии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$C)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паҳ</w:t>
      </w:r>
      <w:r w:rsidRPr="0050479C">
        <w:rPr>
          <w:rFonts w:ascii="Palatino Linotype" w:hAnsi="Palatino Linotype" w:cs="Times New Roman Tj"/>
          <w:sz w:val="28"/>
          <w:szCs w:val="28"/>
        </w:rPr>
        <w:t>нкунии навоварр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ҷараёни хариди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идоракунии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@62.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Шаклҳои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чунинанд;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оддии дохилимуассисав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 оддии байнимуассисав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 васеъкардашудда;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оддии дохиликоргоҳ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 оддии байнидавлат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маҳдудкардашуда;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оддиидохилимуассисав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оддии байналхалқ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 таназзулёбанда;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оддии дохилимуассисав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оддии берунмарз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васеъкардашуда;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 оддии васеъкардашуда, оддии байнимуассисав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оддии дохилимуассисав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@63.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Ма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ӯ</w:t>
      </w:r>
      <w:r w:rsidRPr="0050479C">
        <w:rPr>
          <w:rFonts w:ascii="Palatino Linotype" w:hAnsi="Palatino Linotype"/>
          <w:sz w:val="28"/>
          <w:szCs w:val="28"/>
        </w:rPr>
        <w:t xml:space="preserve">и принсипҳо, усулҳо, шаклҳои идоракунии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араёнҳои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фаъолияти навовариро дар бар мегирад;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маркетинги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мене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менти навоварр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технологияи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тадқиқотбарии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 диффузияи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@64.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Вобаста ба нишондиҳандаҳо навовариҳо ба кадом намудҳо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удо мешаванд.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навовариҳои сохтор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иқтисод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навовариҳои бунёд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такмил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навовариҳои сиёс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ҳуқуқ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навовариҳои маҳсулот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 навовариҳои тибб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ҳарб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@65.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Аз 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ӯ</w:t>
      </w:r>
      <w:r w:rsidRPr="0050479C">
        <w:rPr>
          <w:rFonts w:ascii="Palatino Linotype" w:hAnsi="Palatino Linotype"/>
          <w:sz w:val="28"/>
          <w:szCs w:val="28"/>
        </w:rPr>
        <w:t>и кадом аломат ва меъёрҳои зерин навовариҳоро тасниф намекунанд;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аз 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ӯ</w:t>
      </w:r>
      <w:r w:rsidRPr="0050479C">
        <w:rPr>
          <w:rFonts w:ascii="Palatino Linotype" w:hAnsi="Palatino Linotype"/>
          <w:sz w:val="28"/>
          <w:szCs w:val="28"/>
        </w:rPr>
        <w:t>и дара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тағйиротҳо ва аҳамияти он;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аз 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ӯ</w:t>
      </w:r>
      <w:r w:rsidRPr="0050479C">
        <w:rPr>
          <w:rFonts w:ascii="Palatino Linotype" w:hAnsi="Palatino Linotype"/>
          <w:sz w:val="28"/>
          <w:szCs w:val="28"/>
        </w:rPr>
        <w:t>и миқёси истифодашав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вобаста ба мавқеъ дар система;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вобаста ба 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ӯ</w:t>
      </w:r>
      <w:r w:rsidRPr="0050479C">
        <w:rPr>
          <w:rFonts w:ascii="Palatino Linotype" w:hAnsi="Palatino Linotype"/>
          <w:sz w:val="28"/>
          <w:szCs w:val="28"/>
        </w:rPr>
        <w:t>ҳлати истифодашавв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 вобаста ба фаъолияти корхонаҳо;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@66.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дар марҳилаи аввали сикли истеҳсолии корхона ба кадом аломати таснифоти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дохил мешавад.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таснифот вобаста ба миқёси истифодашав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таснифот аз 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ӯ</w:t>
      </w:r>
      <w:r w:rsidRPr="0050479C">
        <w:rPr>
          <w:rFonts w:ascii="Palatino Linotype" w:hAnsi="Palatino Linotype"/>
          <w:sz w:val="28"/>
          <w:szCs w:val="28"/>
        </w:rPr>
        <w:t>и дара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таснифот вобаста ба соҳаи фаъолияти корхона;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таснифот аз 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ӯ</w:t>
      </w:r>
      <w:r w:rsidRPr="0050479C">
        <w:rPr>
          <w:rFonts w:ascii="Palatino Linotype" w:hAnsi="Palatino Linotype"/>
          <w:sz w:val="28"/>
          <w:szCs w:val="28"/>
        </w:rPr>
        <w:t>и соҳаи истифодашавии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 таснифот вобаста ба мавқеъ дар системма;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@67.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Аз 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ӯ</w:t>
      </w:r>
      <w:r w:rsidRPr="0050479C">
        <w:rPr>
          <w:rFonts w:ascii="Palatino Linotype" w:hAnsi="Palatino Linotype"/>
          <w:sz w:val="28"/>
          <w:szCs w:val="28"/>
        </w:rPr>
        <w:t>и дара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 ва аҳамият навовариҳо мешаванд;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асос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такмили кулл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такмили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узъъ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$B)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аҳон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минтақав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милл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сохтор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,ҳарб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тибб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сиёс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асос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истеҳсол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такмили кулл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такмили чузъ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@68.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Вобаста ба миқёси истифодашав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 мешаванд;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асос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такмили кулл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такмили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узъ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$B)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аҳон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минтақав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милли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сохтор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,ҳарб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тибб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сиёс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асос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истеҳсол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такмили кулл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такмили чузъ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@69.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Вобаста ба соҳаи фаъолияти корхона, навовариҳо мешаванд;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асос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такмили кулл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такмили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узъ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$B)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аҳон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минтақав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милл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истеҳсол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ти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орат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идоравв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асос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истеҳсол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такмили кулл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такмили чузъ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@70.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Мене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менти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дарбар мегирад;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ма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муи принсипҳо усулҳо. ва шаклҳои идоракуни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араёнҳи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фаъолияти навоварирро;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ма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ӯ</w:t>
      </w:r>
      <w:r w:rsidRPr="0050479C">
        <w:rPr>
          <w:rFonts w:ascii="Palatino Linotype" w:hAnsi="Palatino Linotype"/>
          <w:sz w:val="28"/>
          <w:szCs w:val="28"/>
        </w:rPr>
        <w:t>и принсипҳо усулҳо ва фаъолияти тадқиқотиро;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фаъолияти бозоршиносиро;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$D) 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араёнҳои илмиро;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нодурустанд;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@71.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Муассисаи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муассисае мебошад, ки.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фаъолияти асоси онро тадқиқотҳи бозоршинос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ташкил мекунад;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фаъолияти асосии онро тадқиқотҳи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коркардҳои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ташкил мекуннад;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фаъолияти асосии онро истеҳсолот ва фур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ӯ</w:t>
      </w:r>
      <w:r w:rsidRPr="0050479C">
        <w:rPr>
          <w:rFonts w:ascii="Palatino Linotype" w:hAnsi="Palatino Linotype"/>
          <w:sz w:val="28"/>
          <w:szCs w:val="28"/>
        </w:rPr>
        <w:t>ши маҳсулоти нав ташкил мекунад;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фаъолияти асосии онро амалиётҳои молияв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ташкил мекунад;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@72.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Фаъолияти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дар бар мегирад;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бунёди маҳсулоти навро;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$B)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технологии нав ё такмили онро;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корҳои озмоиш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- конструкториро;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истифодаи тадқиқотҳои илмиро;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@73.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Ба фаъолияти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дохил мешавад 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рои корҳои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тадқиқот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такмили маҳсулоти пештара;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рои корҳои озмоиш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конструктор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$D)  азнавсозии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технолог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тайёрии истеҳсолот;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ҳама</w:t>
      </w:r>
      <w:bookmarkStart w:id="0" w:name="_GoBack"/>
      <w:bookmarkEnd w:id="0"/>
      <w:r w:rsidRPr="0050479C">
        <w:rPr>
          <w:rFonts w:ascii="Palatino Linotype" w:hAnsi="Palatino Linotype"/>
          <w:sz w:val="28"/>
          <w:szCs w:val="28"/>
        </w:rPr>
        <w:t xml:space="preserve">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@74.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Гур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ӯ</w:t>
      </w:r>
      <w:r w:rsidRPr="0050479C">
        <w:rPr>
          <w:rFonts w:ascii="Palatino Linotype" w:hAnsi="Palatino Linotype"/>
          <w:sz w:val="28"/>
          <w:szCs w:val="28"/>
        </w:rPr>
        <w:t>ҳҳои молияв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- саноат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дар худ муттаҳид месозанд.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корхонаҳои саноат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бонкҳо ва муассисаҳои ти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оратирро;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корхонаҳои саноат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муассисаҳои мадан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бонкҳоро;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ширкатҳои ом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ӯ</w:t>
      </w:r>
      <w:r w:rsidRPr="0050479C">
        <w:rPr>
          <w:rFonts w:ascii="Palatino Linotype" w:hAnsi="Palatino Linotype"/>
          <w:sz w:val="28"/>
          <w:szCs w:val="28"/>
        </w:rPr>
        <w:t>зиш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бонкҳо ва корхонаҳои саноатиро;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корхонаҳои саноат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муссисаҳои тандуруст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муассисаҳои маданиро;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@75.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Нақшаи коркардашудаи тадқиқотҳою коркардҳоро, ки барои ҳалли масъалаҳои назарияв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амал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нигаронида шудааст - ифода мекунад;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лоиҳаҳои тадқиқотт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лоиҳаҳои истеҳсол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лоиҳаҳои таҳлили;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лоиҳаҳои нақлёт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@76.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Намудҳои лоиҳаҳои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чунинанд;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ташаббус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 лоиҳаҳои бунёди низоми ахборот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базаи маълумотҳо;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лоиҳаҳои корҳои экспедитсион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лоиҳаҳои инкишофи базаи модд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-техник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@77.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Сохтори лоиҳаҳои тадқиқот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аз чунин қисмҳо иборат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номи лоиҳа;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 тавсифи мухтасари лоиҳа;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шумораи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рокунандаҳои лоиҳа;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ҳа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ми маблағгузории лоиҳа;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@78.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Ба кормандони асосии муассисаҳои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дохил мешаванд;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шахсоне, ки ба паж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ӯ</w:t>
      </w:r>
      <w:r w:rsidRPr="0050479C">
        <w:rPr>
          <w:rFonts w:ascii="Palatino Linotype" w:hAnsi="Palatino Linotype"/>
          <w:sz w:val="28"/>
          <w:szCs w:val="28"/>
        </w:rPr>
        <w:t>ҳиш ва тадқиқотҳои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машғуланнд;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шахсоне, ки ба тадқиқотҳи демограф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машғуланд;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шахсоне, ки ба тадқиқотҳои бозоршинос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машғуланд;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шахсоне, ки ба истеҳсоли маҳсулоти нав машғуланд;</w:t>
      </w:r>
    </w:p>
    <w:p w:rsidR="003F01DF" w:rsidRPr="007A2CB8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дурустанд;</w:t>
      </w:r>
    </w:p>
    <w:p w:rsidR="003F01DF" w:rsidRPr="007A2CB8" w:rsidRDefault="003F01DF" w:rsidP="007F10DC">
      <w:pPr>
        <w:jc w:val="both"/>
        <w:rPr>
          <w:rFonts w:ascii="Palatino Linotype" w:hAnsi="Palatino Linotype"/>
          <w:sz w:val="28"/>
          <w:szCs w:val="28"/>
        </w:rPr>
      </w:pPr>
      <w:r w:rsidRPr="007A2CB8">
        <w:rPr>
          <w:rFonts w:ascii="Palatino Linotype" w:hAnsi="Palatino Linotype"/>
          <w:sz w:val="28"/>
          <w:szCs w:val="28"/>
        </w:rPr>
        <w:t xml:space="preserve">@79. </w:t>
      </w:r>
    </w:p>
    <w:p w:rsidR="003F01DF" w:rsidRPr="007A2CB8" w:rsidRDefault="003F01DF" w:rsidP="007F10DC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Соҳаи</w:t>
      </w:r>
      <w:r w:rsidRPr="007A2CB8">
        <w:rPr>
          <w:rFonts w:ascii="Palatino Linotype" w:hAnsi="Palatino Linotype"/>
          <w:sz w:val="28"/>
          <w:szCs w:val="28"/>
        </w:rPr>
        <w:t xml:space="preserve"> </w:t>
      </w:r>
      <w:r w:rsidRPr="0050479C">
        <w:rPr>
          <w:rFonts w:ascii="Palatino Linotype" w:hAnsi="Palatino Linotype"/>
          <w:sz w:val="28"/>
          <w:szCs w:val="28"/>
        </w:rPr>
        <w:t>истифодаи</w:t>
      </w:r>
      <w:r w:rsidRPr="007A2CB8">
        <w:rPr>
          <w:rFonts w:ascii="Palatino Linotype" w:hAnsi="Palatino Linotype"/>
          <w:sz w:val="28"/>
          <w:szCs w:val="28"/>
        </w:rPr>
        <w:t xml:space="preserve"> </w:t>
      </w:r>
      <w:r w:rsidRPr="0050479C">
        <w:rPr>
          <w:rFonts w:ascii="Palatino Linotype" w:hAnsi="Palatino Linotype"/>
          <w:sz w:val="28"/>
          <w:szCs w:val="28"/>
        </w:rPr>
        <w:t>навовариҳо</w:t>
      </w:r>
      <w:r w:rsidRPr="007A2CB8">
        <w:rPr>
          <w:rFonts w:ascii="Palatino Linotype" w:hAnsi="Palatino Linotype"/>
          <w:sz w:val="28"/>
          <w:szCs w:val="28"/>
        </w:rPr>
        <w:t xml:space="preserve"> </w:t>
      </w:r>
      <w:r w:rsidRPr="0050479C">
        <w:rPr>
          <w:rFonts w:ascii="Palatino Linotype" w:hAnsi="Palatino Linotype"/>
          <w:sz w:val="28"/>
          <w:szCs w:val="28"/>
        </w:rPr>
        <w:t>мешаванд</w:t>
      </w:r>
      <w:r w:rsidRPr="007A2CB8">
        <w:rPr>
          <w:rFonts w:ascii="Palatino Linotype" w:hAnsi="Palatino Linotype"/>
          <w:sz w:val="28"/>
          <w:szCs w:val="28"/>
        </w:rPr>
        <w:t>:;</w:t>
      </w:r>
    </w:p>
    <w:p w:rsidR="003F01DF" w:rsidRPr="007A2CB8" w:rsidRDefault="003F01DF" w:rsidP="007F10DC">
      <w:pPr>
        <w:jc w:val="both"/>
        <w:rPr>
          <w:rFonts w:ascii="Palatino Linotype" w:hAnsi="Palatino Linotype"/>
          <w:sz w:val="28"/>
          <w:szCs w:val="28"/>
        </w:rPr>
      </w:pPr>
      <w:r w:rsidRPr="007A2CB8">
        <w:rPr>
          <w:rFonts w:ascii="Palatino Linotype" w:hAnsi="Palatino Linotype"/>
          <w:sz w:val="28"/>
          <w:szCs w:val="28"/>
        </w:rPr>
        <w:t>$</w:t>
      </w:r>
      <w:r w:rsidRPr="007F10DC">
        <w:rPr>
          <w:rFonts w:ascii="Palatino Linotype" w:hAnsi="Palatino Linotype"/>
          <w:sz w:val="28"/>
          <w:szCs w:val="28"/>
          <w:lang w:val="en-US"/>
        </w:rPr>
        <w:t>A</w:t>
      </w:r>
      <w:r w:rsidRPr="007A2CB8">
        <w:rPr>
          <w:rFonts w:ascii="Palatino Linotype" w:hAnsi="Palatino Linotype"/>
          <w:sz w:val="28"/>
          <w:szCs w:val="28"/>
        </w:rPr>
        <w:t xml:space="preserve">) </w:t>
      </w:r>
      <w:r w:rsidRPr="0050479C">
        <w:rPr>
          <w:rFonts w:ascii="Palatino Linotype" w:hAnsi="Palatino Linotype"/>
          <w:sz w:val="28"/>
          <w:szCs w:val="28"/>
        </w:rPr>
        <w:t>навовариҳои</w:t>
      </w:r>
      <w:r w:rsidRPr="007A2CB8">
        <w:rPr>
          <w:rFonts w:ascii="Palatino Linotype" w:hAnsi="Palatino Linotype"/>
          <w:sz w:val="28"/>
          <w:szCs w:val="28"/>
        </w:rPr>
        <w:t xml:space="preserve"> </w:t>
      </w:r>
      <w:r w:rsidRPr="0050479C">
        <w:rPr>
          <w:rFonts w:ascii="Palatino Linotype" w:hAnsi="Palatino Linotype"/>
          <w:sz w:val="28"/>
          <w:szCs w:val="28"/>
        </w:rPr>
        <w:t>технолог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7A2CB8">
        <w:rPr>
          <w:rFonts w:ascii="Palatino Linotype" w:hAnsi="Palatino Linotype"/>
          <w:sz w:val="28"/>
          <w:szCs w:val="28"/>
        </w:rPr>
        <w:t xml:space="preserve">, </w:t>
      </w:r>
      <w:r w:rsidRPr="0050479C">
        <w:rPr>
          <w:rFonts w:ascii="Palatino Linotype" w:hAnsi="Palatino Linotype"/>
          <w:sz w:val="28"/>
          <w:szCs w:val="28"/>
        </w:rPr>
        <w:t>навовариҳои</w:t>
      </w:r>
      <w:r w:rsidRPr="007A2CB8">
        <w:rPr>
          <w:rFonts w:ascii="Palatino Linotype" w:hAnsi="Palatino Linotype"/>
          <w:sz w:val="28"/>
          <w:szCs w:val="28"/>
        </w:rPr>
        <w:t xml:space="preserve"> </w:t>
      </w:r>
      <w:r w:rsidRPr="0050479C">
        <w:rPr>
          <w:rFonts w:ascii="Palatino Linotype" w:hAnsi="Palatino Linotype"/>
          <w:sz w:val="28"/>
          <w:szCs w:val="28"/>
        </w:rPr>
        <w:t>эколог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7A2CB8">
        <w:rPr>
          <w:rFonts w:ascii="Palatino Linotype" w:hAnsi="Palatino Linotype"/>
          <w:sz w:val="28"/>
          <w:szCs w:val="28"/>
        </w:rPr>
        <w:t xml:space="preserve">, </w:t>
      </w:r>
      <w:r w:rsidRPr="0050479C">
        <w:rPr>
          <w:rFonts w:ascii="Palatino Linotype" w:hAnsi="Palatino Linotype"/>
          <w:sz w:val="28"/>
          <w:szCs w:val="28"/>
        </w:rPr>
        <w:t>навовариҳои</w:t>
      </w:r>
      <w:r w:rsidRPr="007A2CB8">
        <w:rPr>
          <w:rFonts w:ascii="Palatino Linotype" w:hAnsi="Palatino Linotype"/>
          <w:sz w:val="28"/>
          <w:szCs w:val="28"/>
        </w:rPr>
        <w:t xml:space="preserve"> </w:t>
      </w:r>
      <w:r w:rsidRPr="0050479C">
        <w:rPr>
          <w:rFonts w:ascii="Palatino Linotype" w:hAnsi="Palatino Linotype"/>
          <w:sz w:val="28"/>
          <w:szCs w:val="28"/>
        </w:rPr>
        <w:t>сохтор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7A2CB8">
        <w:rPr>
          <w:rFonts w:ascii="Palatino Linotype" w:hAnsi="Palatino Linotype"/>
          <w:sz w:val="28"/>
          <w:szCs w:val="28"/>
        </w:rPr>
        <w:t xml:space="preserve">, </w:t>
      </w:r>
      <w:r w:rsidRPr="0050479C">
        <w:rPr>
          <w:rFonts w:ascii="Palatino Linotype" w:hAnsi="Palatino Linotype"/>
          <w:sz w:val="28"/>
          <w:szCs w:val="28"/>
        </w:rPr>
        <w:t>навовариҳои</w:t>
      </w:r>
      <w:r w:rsidRPr="007A2CB8">
        <w:rPr>
          <w:rFonts w:ascii="Palatino Linotype" w:hAnsi="Palatino Linotype"/>
          <w:sz w:val="28"/>
          <w:szCs w:val="28"/>
        </w:rPr>
        <w:t xml:space="preserve"> </w:t>
      </w:r>
      <w:r w:rsidRPr="0050479C">
        <w:rPr>
          <w:rFonts w:ascii="Palatino Linotype" w:hAnsi="Palatino Linotype"/>
          <w:sz w:val="28"/>
          <w:szCs w:val="28"/>
        </w:rPr>
        <w:t>ичтимоию</w:t>
      </w:r>
      <w:r w:rsidRPr="007A2CB8">
        <w:rPr>
          <w:rFonts w:ascii="Palatino Linotype" w:hAnsi="Palatino Linotype"/>
          <w:sz w:val="28"/>
          <w:szCs w:val="28"/>
        </w:rPr>
        <w:t xml:space="preserve"> </w:t>
      </w:r>
      <w:r w:rsidRPr="0050479C">
        <w:rPr>
          <w:rFonts w:ascii="Palatino Linotype" w:hAnsi="Palatino Linotype"/>
          <w:sz w:val="28"/>
          <w:szCs w:val="28"/>
        </w:rPr>
        <w:t>сиёс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7A2CB8">
        <w:rPr>
          <w:rFonts w:ascii="Palatino Linotype" w:hAnsi="Palatino Linotype"/>
          <w:sz w:val="28"/>
          <w:szCs w:val="28"/>
        </w:rPr>
        <w:t xml:space="preserve">, </w:t>
      </w:r>
      <w:r w:rsidRPr="0050479C">
        <w:rPr>
          <w:rFonts w:ascii="Palatino Linotype" w:hAnsi="Palatino Linotype"/>
          <w:sz w:val="28"/>
          <w:szCs w:val="28"/>
        </w:rPr>
        <w:t>навовариҳои</w:t>
      </w:r>
      <w:r w:rsidRPr="007A2CB8">
        <w:rPr>
          <w:rFonts w:ascii="Palatino Linotype" w:hAnsi="Palatino Linotype"/>
          <w:sz w:val="28"/>
          <w:szCs w:val="28"/>
        </w:rPr>
        <w:t xml:space="preserve"> </w:t>
      </w:r>
      <w:r w:rsidRPr="0050479C">
        <w:rPr>
          <w:rFonts w:ascii="Palatino Linotype" w:hAnsi="Palatino Linotype"/>
          <w:sz w:val="28"/>
          <w:szCs w:val="28"/>
        </w:rPr>
        <w:t>давлатию</w:t>
      </w:r>
      <w:r w:rsidRPr="007A2CB8">
        <w:rPr>
          <w:rFonts w:ascii="Palatino Linotype" w:hAnsi="Palatino Linotype"/>
          <w:sz w:val="28"/>
          <w:szCs w:val="28"/>
        </w:rPr>
        <w:t xml:space="preserve"> </w:t>
      </w:r>
      <w:r w:rsidRPr="0050479C">
        <w:rPr>
          <w:rFonts w:ascii="Palatino Linotype" w:hAnsi="Palatino Linotype"/>
          <w:sz w:val="28"/>
          <w:szCs w:val="28"/>
        </w:rPr>
        <w:t>ҳуқуқ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7A2CB8">
        <w:rPr>
          <w:rFonts w:ascii="Palatino Linotype" w:hAnsi="Palatino Linotype"/>
          <w:sz w:val="28"/>
          <w:szCs w:val="28"/>
        </w:rPr>
        <w:t xml:space="preserve">, </w:t>
      </w:r>
      <w:r w:rsidRPr="0050479C">
        <w:rPr>
          <w:rFonts w:ascii="Palatino Linotype" w:hAnsi="Palatino Linotype"/>
          <w:sz w:val="28"/>
          <w:szCs w:val="28"/>
        </w:rPr>
        <w:t>навовариҳои</w:t>
      </w:r>
      <w:r w:rsidRPr="007A2CB8">
        <w:rPr>
          <w:rFonts w:ascii="Palatino Linotype" w:hAnsi="Palatino Linotype"/>
          <w:sz w:val="28"/>
          <w:szCs w:val="28"/>
        </w:rPr>
        <w:t xml:space="preserve"> </w:t>
      </w:r>
      <w:r w:rsidRPr="0050479C">
        <w:rPr>
          <w:rFonts w:ascii="Palatino Linotype" w:hAnsi="Palatino Linotype"/>
          <w:sz w:val="28"/>
          <w:szCs w:val="28"/>
        </w:rPr>
        <w:t>ҳарб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7A2CB8">
        <w:rPr>
          <w:rFonts w:ascii="Palatino Linotype" w:hAnsi="Palatino Linotype"/>
          <w:sz w:val="28"/>
          <w:szCs w:val="28"/>
        </w:rPr>
        <w:t>;</w:t>
      </w:r>
    </w:p>
    <w:p w:rsidR="003F01DF" w:rsidRPr="007A2CB8" w:rsidRDefault="003F01DF" w:rsidP="007F10DC">
      <w:pPr>
        <w:jc w:val="both"/>
        <w:rPr>
          <w:rFonts w:ascii="Palatino Linotype" w:hAnsi="Palatino Linotype"/>
          <w:sz w:val="28"/>
          <w:szCs w:val="28"/>
        </w:rPr>
      </w:pPr>
      <w:r w:rsidRPr="007A2CB8">
        <w:rPr>
          <w:rFonts w:ascii="Palatino Linotype" w:hAnsi="Palatino Linotype"/>
          <w:sz w:val="28"/>
          <w:szCs w:val="28"/>
        </w:rPr>
        <w:t>$</w:t>
      </w:r>
      <w:r w:rsidRPr="007F10DC">
        <w:rPr>
          <w:rFonts w:ascii="Palatino Linotype" w:hAnsi="Palatino Linotype"/>
          <w:sz w:val="28"/>
          <w:szCs w:val="28"/>
          <w:lang w:val="en-US"/>
        </w:rPr>
        <w:t>B</w:t>
      </w:r>
      <w:r w:rsidRPr="007A2CB8">
        <w:rPr>
          <w:rFonts w:ascii="Palatino Linotype" w:hAnsi="Palatino Linotype"/>
          <w:sz w:val="28"/>
          <w:szCs w:val="28"/>
        </w:rPr>
        <w:t xml:space="preserve">) </w:t>
      </w:r>
      <w:r w:rsidRPr="0050479C">
        <w:rPr>
          <w:rFonts w:ascii="Palatino Linotype" w:hAnsi="Palatino Linotype"/>
          <w:sz w:val="28"/>
          <w:szCs w:val="28"/>
        </w:rPr>
        <w:t>навовариҳои</w:t>
      </w:r>
      <w:r w:rsidRPr="007A2CB8">
        <w:rPr>
          <w:rFonts w:ascii="Palatino Linotype" w:hAnsi="Palatino Linotype"/>
          <w:sz w:val="28"/>
          <w:szCs w:val="28"/>
        </w:rPr>
        <w:t xml:space="preserve"> </w:t>
      </w:r>
      <w:r w:rsidRPr="0050479C">
        <w:rPr>
          <w:rFonts w:ascii="Palatino Linotype" w:hAnsi="Palatino Linotype"/>
          <w:sz w:val="28"/>
          <w:szCs w:val="28"/>
        </w:rPr>
        <w:t>минтақав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7A2CB8">
        <w:rPr>
          <w:rFonts w:ascii="Palatino Linotype" w:hAnsi="Palatino Linotype"/>
          <w:sz w:val="28"/>
          <w:szCs w:val="28"/>
        </w:rPr>
        <w:t xml:space="preserve">, </w:t>
      </w:r>
      <w:r w:rsidRPr="0050479C">
        <w:rPr>
          <w:rFonts w:ascii="Palatino Linotype" w:hAnsi="Palatino Linotype"/>
          <w:sz w:val="28"/>
          <w:szCs w:val="28"/>
        </w:rPr>
        <w:t>навовариҳои</w:t>
      </w:r>
      <w:r w:rsidRPr="007A2CB8">
        <w:rPr>
          <w:rFonts w:ascii="Palatino Linotype" w:hAnsi="Palatino Linotype"/>
          <w:sz w:val="28"/>
          <w:szCs w:val="28"/>
        </w:rPr>
        <w:t xml:space="preserve"> </w:t>
      </w:r>
      <w:r w:rsidRPr="0050479C">
        <w:rPr>
          <w:rFonts w:ascii="Palatino Linotype" w:hAnsi="Palatino Linotype"/>
          <w:sz w:val="28"/>
          <w:szCs w:val="28"/>
        </w:rPr>
        <w:t>байналхалк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7A2CB8">
        <w:rPr>
          <w:rFonts w:ascii="Palatino Linotype" w:hAnsi="Palatino Linotype"/>
          <w:sz w:val="28"/>
          <w:szCs w:val="28"/>
        </w:rPr>
        <w:t xml:space="preserve">, </w:t>
      </w:r>
      <w:r w:rsidRPr="0050479C">
        <w:rPr>
          <w:rFonts w:ascii="Palatino Linotype" w:hAnsi="Palatino Linotype"/>
          <w:sz w:val="28"/>
          <w:szCs w:val="28"/>
        </w:rPr>
        <w:t>навовариҳои</w:t>
      </w:r>
      <w:r w:rsidRPr="007A2CB8">
        <w:rPr>
          <w:rFonts w:ascii="Palatino Linotype" w:hAnsi="Palatino Linotype"/>
          <w:sz w:val="28"/>
          <w:szCs w:val="28"/>
        </w:rPr>
        <w:t xml:space="preserve"> </w:t>
      </w:r>
      <w:r w:rsidRPr="0050479C">
        <w:rPr>
          <w:rFonts w:ascii="Palatino Linotype" w:hAnsi="Palatino Linotype"/>
          <w:sz w:val="28"/>
          <w:szCs w:val="28"/>
        </w:rPr>
        <w:t>милл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7A2CB8">
        <w:rPr>
          <w:rFonts w:ascii="Palatino Linotype" w:hAnsi="Palatino Linotype"/>
          <w:sz w:val="28"/>
          <w:szCs w:val="28"/>
        </w:rPr>
        <w:t>;</w:t>
      </w:r>
    </w:p>
    <w:p w:rsidR="003F01DF" w:rsidRPr="007A2CB8" w:rsidRDefault="003F01DF" w:rsidP="007F10DC">
      <w:pPr>
        <w:jc w:val="both"/>
        <w:rPr>
          <w:rFonts w:ascii="Palatino Linotype" w:hAnsi="Palatino Linotype"/>
          <w:sz w:val="28"/>
          <w:szCs w:val="28"/>
        </w:rPr>
      </w:pPr>
      <w:r w:rsidRPr="007A2CB8">
        <w:rPr>
          <w:rFonts w:ascii="Palatino Linotype" w:hAnsi="Palatino Linotype"/>
          <w:sz w:val="28"/>
          <w:szCs w:val="28"/>
        </w:rPr>
        <w:t>$</w:t>
      </w:r>
      <w:r w:rsidRPr="007F10DC">
        <w:rPr>
          <w:rFonts w:ascii="Palatino Linotype" w:hAnsi="Palatino Linotype"/>
          <w:sz w:val="28"/>
          <w:szCs w:val="28"/>
          <w:lang w:val="en-US"/>
        </w:rPr>
        <w:t>C</w:t>
      </w:r>
      <w:r w:rsidRPr="007A2CB8">
        <w:rPr>
          <w:rFonts w:ascii="Palatino Linotype" w:hAnsi="Palatino Linotype"/>
          <w:sz w:val="28"/>
          <w:szCs w:val="28"/>
        </w:rPr>
        <w:t xml:space="preserve">) </w:t>
      </w:r>
      <w:r w:rsidRPr="0050479C">
        <w:rPr>
          <w:rFonts w:ascii="Palatino Linotype" w:hAnsi="Palatino Linotype"/>
          <w:sz w:val="28"/>
          <w:szCs w:val="28"/>
        </w:rPr>
        <w:t>Навовариҳои</w:t>
      </w:r>
      <w:r w:rsidRPr="007A2CB8">
        <w:rPr>
          <w:rFonts w:ascii="Palatino Linotype" w:hAnsi="Palatino Linotype"/>
          <w:sz w:val="28"/>
          <w:szCs w:val="28"/>
        </w:rPr>
        <w:t xml:space="preserve"> </w:t>
      </w:r>
      <w:r w:rsidRPr="0050479C">
        <w:rPr>
          <w:rFonts w:ascii="Palatino Linotype" w:hAnsi="Palatino Linotype"/>
          <w:sz w:val="28"/>
          <w:szCs w:val="28"/>
        </w:rPr>
        <w:t>соҳав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7A2CB8">
        <w:rPr>
          <w:rFonts w:ascii="Palatino Linotype" w:hAnsi="Palatino Linotype"/>
          <w:sz w:val="28"/>
          <w:szCs w:val="28"/>
        </w:rPr>
        <w:t xml:space="preserve">, </w:t>
      </w:r>
      <w:r w:rsidRPr="0050479C">
        <w:rPr>
          <w:rFonts w:ascii="Palatino Linotype" w:hAnsi="Palatino Linotype"/>
          <w:sz w:val="28"/>
          <w:szCs w:val="28"/>
        </w:rPr>
        <w:t>навовариҳои</w:t>
      </w:r>
      <w:r w:rsidRPr="007A2CB8">
        <w:rPr>
          <w:rFonts w:ascii="Palatino Linotype" w:hAnsi="Palatino Linotype"/>
          <w:sz w:val="28"/>
          <w:szCs w:val="28"/>
        </w:rPr>
        <w:t xml:space="preserve"> </w:t>
      </w:r>
      <w:r w:rsidRPr="0050479C">
        <w:rPr>
          <w:rFonts w:ascii="Palatino Linotype" w:hAnsi="Palatino Linotype"/>
          <w:sz w:val="28"/>
          <w:szCs w:val="28"/>
        </w:rPr>
        <w:t>самт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7A2CB8">
        <w:rPr>
          <w:rFonts w:ascii="Palatino Linotype" w:hAnsi="Palatino Linotype"/>
          <w:sz w:val="28"/>
          <w:szCs w:val="28"/>
        </w:rPr>
        <w:t xml:space="preserve">, </w:t>
      </w:r>
      <w:r w:rsidRPr="0050479C">
        <w:rPr>
          <w:rFonts w:ascii="Palatino Linotype" w:hAnsi="Palatino Linotype"/>
          <w:sz w:val="28"/>
          <w:szCs w:val="28"/>
        </w:rPr>
        <w:t>навовариҳои</w:t>
      </w:r>
      <w:r w:rsidRPr="007A2CB8">
        <w:rPr>
          <w:rFonts w:ascii="Palatino Linotype" w:hAnsi="Palatino Linotype"/>
          <w:sz w:val="28"/>
          <w:szCs w:val="28"/>
        </w:rPr>
        <w:t xml:space="preserve"> </w:t>
      </w:r>
      <w:r w:rsidRPr="0050479C">
        <w:rPr>
          <w:rFonts w:ascii="Palatino Linotype" w:hAnsi="Palatino Linotype"/>
          <w:sz w:val="28"/>
          <w:szCs w:val="28"/>
        </w:rPr>
        <w:t>доирав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7A2CB8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7F10DC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навовариҳои давлат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маҳалл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7F10DC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 навовариҳои истеҳсол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ғайри истеҳсол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@80.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Аз 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ӯ</w:t>
      </w:r>
      <w:r w:rsidRPr="0050479C">
        <w:rPr>
          <w:rFonts w:ascii="Palatino Linotype" w:hAnsi="Palatino Linotype"/>
          <w:sz w:val="28"/>
          <w:szCs w:val="28"/>
        </w:rPr>
        <w:t>и таркиб ба кормандони муассисаҳои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дохил мешаванд;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муҳаққиқон; 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муҳандисон;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техник ва технологҳо;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кормандони ёрирасон;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@81.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Ба назарияи эҳтиё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отҳои А.Маслоу дохил нест;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эҳтиё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оти физиолог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 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эҳтиё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 ба амният ва бехатар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эҳтиё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оти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эҳтиё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 ба эътирофи умум;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эҳтиё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от ба навоварр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нодурустанд;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@82.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Гур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ӯ</w:t>
      </w:r>
      <w:r w:rsidRPr="0050479C">
        <w:rPr>
          <w:rFonts w:ascii="Palatino Linotype" w:eastAsia="MS Mincho" w:hAnsi="Palatino Linotype"/>
          <w:sz w:val="28"/>
          <w:szCs w:val="28"/>
        </w:rPr>
        <w:t>ҳҳ</w:t>
      </w:r>
      <w:r w:rsidRPr="0050479C">
        <w:rPr>
          <w:rFonts w:ascii="Palatino Linotype" w:hAnsi="Palatino Linotype"/>
          <w:sz w:val="28"/>
          <w:szCs w:val="28"/>
        </w:rPr>
        <w:t>ои мақсаднок дар муассисаҳои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ч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гуна хусусият доранд;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хусусияти муваққатии 2-3 сола дораннд;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хусусияти муваққатии 5-8 сола доранд;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хусусияти муваққатии номаҳдуд доранд;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хусусияти муваққат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надоранд;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нодурустанд;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@83.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Самарабахшии кори гур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ӯ</w:t>
      </w:r>
      <w:r w:rsidRPr="0050479C">
        <w:rPr>
          <w:rFonts w:ascii="Palatino Linotype" w:eastAsia="MS Mincho" w:hAnsi="Palatino Linotype"/>
          <w:sz w:val="28"/>
          <w:szCs w:val="28"/>
        </w:rPr>
        <w:t>ҳ</w:t>
      </w:r>
      <w:r w:rsidRPr="0050479C">
        <w:rPr>
          <w:rFonts w:ascii="Palatino Linotype" w:hAnsi="Palatino Linotype"/>
          <w:sz w:val="28"/>
          <w:szCs w:val="28"/>
        </w:rPr>
        <w:t>и мақсадноки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аз кадом омилҳои зерин вобастаг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надорад;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андозаи гур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ӯ</w:t>
      </w:r>
      <w:r w:rsidRPr="0050479C">
        <w:rPr>
          <w:rFonts w:ascii="Palatino Linotype" w:eastAsia="MS Mincho" w:hAnsi="Palatino Linotype"/>
          <w:sz w:val="28"/>
          <w:szCs w:val="28"/>
        </w:rPr>
        <w:t>ҳ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мухолифат дар гур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ӯ</w:t>
      </w:r>
      <w:r w:rsidRPr="0050479C">
        <w:rPr>
          <w:rFonts w:ascii="Palatino Linotype" w:eastAsia="MS Mincho" w:hAnsi="Palatino Linotype"/>
          <w:sz w:val="28"/>
          <w:szCs w:val="28"/>
        </w:rPr>
        <w:t>ҳ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нақши вазифавии аъзоёни гур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ӯ</w:t>
      </w:r>
      <w:r w:rsidRPr="0050479C">
        <w:rPr>
          <w:rFonts w:ascii="Palatino Linotype" w:eastAsia="MS Mincho" w:hAnsi="Palatino Linotype"/>
          <w:sz w:val="28"/>
          <w:szCs w:val="28"/>
        </w:rPr>
        <w:t>ҳ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обр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ӯ</w:t>
      </w:r>
      <w:r w:rsidRPr="0050479C">
        <w:rPr>
          <w:rFonts w:ascii="Palatino Linotype" w:hAnsi="Palatino Linotype"/>
          <w:sz w:val="28"/>
          <w:szCs w:val="28"/>
        </w:rPr>
        <w:t>ю нуфузи муассисса;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нодурустанд;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@84.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таҳия сохтани коструксияи маснуот марҳилаҳои зеринро дар бар мегирад;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ба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ро расонидани ҳисобу китобҳои зарур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рои корҳои озмоиш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рои корҳои лоиҳакаш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тайёркунии намунаи та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рибав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@85.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Вобаста ба дара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аи мураккаб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технологияҳоро ба кадом намудҳо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удо мекунанд;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технологияҳои содда ва мураккааб;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техникаи одд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миёна;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технологияҳои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истеҳсол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технологияҳои пешқадам ва к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ӯ</w:t>
      </w:r>
      <w:r w:rsidRPr="0050479C">
        <w:rPr>
          <w:rFonts w:ascii="Palatino Linotype" w:eastAsia="MS Mincho" w:hAnsi="Palatino Linotype"/>
          <w:sz w:val="28"/>
          <w:szCs w:val="28"/>
        </w:rPr>
        <w:t>ҳ</w:t>
      </w:r>
      <w:r w:rsidRPr="0050479C">
        <w:rPr>
          <w:rFonts w:ascii="Palatino Linotype" w:hAnsi="Palatino Linotype"/>
          <w:sz w:val="28"/>
          <w:szCs w:val="28"/>
        </w:rPr>
        <w:t>нашуда;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нодурустанд;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@86.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Вобаста ба соҳаи истифодашави технологияҳоро ба кадом намудҳо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удо мекунанд;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технологияҳои содда ва мураккаб;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техникаи одд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миёна;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технологияҳои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истеҳсолл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технологияҳои пешқадам ва к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ӯ</w:t>
      </w:r>
      <w:r w:rsidRPr="0050479C">
        <w:rPr>
          <w:rFonts w:ascii="Palatino Linotype" w:eastAsia="MS Mincho" w:hAnsi="Palatino Linotype"/>
          <w:sz w:val="28"/>
          <w:szCs w:val="28"/>
        </w:rPr>
        <w:t>ҳ</w:t>
      </w:r>
      <w:r w:rsidRPr="0050479C">
        <w:rPr>
          <w:rFonts w:ascii="Palatino Linotype" w:hAnsi="Palatino Linotype"/>
          <w:sz w:val="28"/>
          <w:szCs w:val="28"/>
        </w:rPr>
        <w:t>нашуда;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нодурустанд;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@87.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Вобаста ба тағирёбии дара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аи инкишоф технологияҳоро ба кадом намудҳо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удо мекунанд;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50479C">
        <w:rPr>
          <w:rFonts w:ascii="Palatino Linotype" w:hAnsi="Palatino Linotype"/>
          <w:sz w:val="28"/>
          <w:szCs w:val="28"/>
        </w:rPr>
        <w:t>) технологияҳои содда ва мураккаб;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50479C">
        <w:rPr>
          <w:rFonts w:ascii="Palatino Linotype" w:hAnsi="Palatino Linotype"/>
          <w:sz w:val="28"/>
          <w:szCs w:val="28"/>
        </w:rPr>
        <w:t>) техникаи одд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миёна;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50479C">
        <w:rPr>
          <w:rFonts w:ascii="Palatino Linotype" w:hAnsi="Palatino Linotype"/>
          <w:sz w:val="28"/>
          <w:szCs w:val="28"/>
        </w:rPr>
        <w:t>)  технологияҳои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истеҳсол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>)  технологияҳои пешқадам ва к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ӯ</w:t>
      </w:r>
      <w:r w:rsidRPr="0050479C">
        <w:rPr>
          <w:rFonts w:ascii="Palatino Linotype" w:eastAsia="MS Mincho" w:hAnsi="Palatino Linotype"/>
          <w:sz w:val="28"/>
          <w:szCs w:val="28"/>
        </w:rPr>
        <w:t>ҳ</w:t>
      </w:r>
      <w:r w:rsidRPr="0050479C">
        <w:rPr>
          <w:rFonts w:ascii="Palatino Linotype" w:hAnsi="Palatino Linotype"/>
          <w:sz w:val="28"/>
          <w:szCs w:val="28"/>
        </w:rPr>
        <w:t>нашудда;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50479C">
        <w:rPr>
          <w:rFonts w:ascii="Palatino Linotype" w:hAnsi="Palatino Linotype"/>
          <w:sz w:val="28"/>
          <w:szCs w:val="28"/>
        </w:rPr>
        <w:t xml:space="preserve">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нодурустанд;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@88.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Аз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иҳати эҳтиё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 ба манбаъҳо технологияҳоро ба кадом намудҳо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удо мекунанд?;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технологияҳои содда ва мураккаб;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техникаи одд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миёна;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технологияҳои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истеҳсол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технологияҳои пешқадам ва к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ӯ</w:t>
      </w:r>
      <w:r w:rsidRPr="0050479C">
        <w:rPr>
          <w:rFonts w:ascii="Palatino Linotype" w:eastAsia="MS Mincho" w:hAnsi="Palatino Linotype"/>
          <w:sz w:val="28"/>
          <w:szCs w:val="28"/>
        </w:rPr>
        <w:t>ҳ</w:t>
      </w:r>
      <w:r w:rsidRPr="0050479C">
        <w:rPr>
          <w:rFonts w:ascii="Palatino Linotype" w:hAnsi="Palatino Linotype"/>
          <w:sz w:val="28"/>
          <w:szCs w:val="28"/>
        </w:rPr>
        <w:t>нашуда;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 технологияҳои сармояталаб ва неруталлаб;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@89.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Аз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иҳати сифати коркард, технологияҳоро ба кадом намудҳо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удо мекунанд.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технологияҳои содда ва мураккаб;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технологияҳои дара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аи паст, миёна ва баланнд;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технологияҳои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истеҳсол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технологияҳои пешқадам ва к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ӯ</w:t>
      </w:r>
      <w:r w:rsidRPr="0050479C">
        <w:rPr>
          <w:rFonts w:ascii="Palatino Linotype" w:eastAsia="MS Mincho" w:hAnsi="Palatino Linotype"/>
          <w:sz w:val="28"/>
          <w:szCs w:val="28"/>
        </w:rPr>
        <w:t>ҳ</w:t>
      </w:r>
      <w:r w:rsidRPr="0050479C">
        <w:rPr>
          <w:rFonts w:ascii="Palatino Linotype" w:hAnsi="Palatino Linotype"/>
          <w:sz w:val="28"/>
          <w:szCs w:val="28"/>
        </w:rPr>
        <w:t>нашуда;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 технологияҳои сармояталаб ва неруталаб;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@90.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Вобаста ба нати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аю харо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оти дар назардошташуда самараи навовариро ба кадом намудҳо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удо мекунад;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иқтисод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демограф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эколог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бозор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сиёс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иқтисод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 арзиш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қиёс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@91.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Принсипи умумии баҳо додан ба самаранокии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унин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бо ҳамдигар муқоиса кардани даромад ва харо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оти навоварр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муқоисаи фоидаи соф ва даромади умуми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бо ҳамдигар муқоиса кардани арзиши фондҳои асос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гардони барои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сарфшуда;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муқоисаи харо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от ва фоидаи умуми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авоби дуруст пешниҳод нашудааст;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@92.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Самаранокии навовариҳо бо кадом намуди нишондиҳандаҳо ифода карда мешаванд;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натурал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демограф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натурал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арзиши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натурал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омор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натурал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таҳлил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@93.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Ба ҳу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ҷҷ</w:t>
      </w:r>
      <w:r w:rsidRPr="0050479C">
        <w:rPr>
          <w:rFonts w:ascii="Palatino Linotype" w:hAnsi="Palatino Linotype"/>
          <w:sz w:val="28"/>
          <w:szCs w:val="28"/>
        </w:rPr>
        <w:t>атҳои муҳофизатии ихтироъот мансубанд;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патент ва шаҳодатномаи муаллифф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 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патент ва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озатномаи муаллиф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патент ва ваколатномаи муаллиф;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патент ва тавсияномаи муаллиф;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@94.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Патент дар соҳаи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кадоме аз ин ҳуқуқҳоро тасдиқ мекунад;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муалиф будан ва ҳуқуқи истисноии барои истифодаи ихтирооъ доштанро; 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 ҳуқуқи харидоририи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ё ихтироъотро;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танҳо ҳуқуқи фур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ӯ</w:t>
      </w:r>
      <w:r w:rsidRPr="0050479C">
        <w:rPr>
          <w:rFonts w:ascii="Palatino Linotype" w:hAnsi="Palatino Linotype"/>
          <w:sz w:val="28"/>
          <w:szCs w:val="28"/>
        </w:rPr>
        <w:t>ши ихтироъро;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муаллиф будан ва ҳуқуқи иштирок дар мурофиаҳои суд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доштанро; 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нодурустанд;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@95.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Сиёсати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ба кадом қисми сиёсати давлат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дохил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ҳуқуқ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танзимнамо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иқтисод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иқтисод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сиёс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иқтисод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 танҳо ба сиёсатии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тимоии давлат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@96.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Иқтидорҳои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аз захираҳои зерин ташаккул меёбад;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захираҳои модд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захираҳои зеҳн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( интеллектуал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);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илмию техник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захираҳои молияв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@97.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Чунин намудҳои иқтидорҳои навовариро аз ҳамдигар фарқ мекунанд;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давлат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минтақав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соҳавв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ҳуқуқ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сиёс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соҳав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давлат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берунмарз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мотиватсион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>) давлат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соҳав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берунмарз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 сиёс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ҳуқуқ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@98.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Барномаи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шуда метавонад;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хусус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байнишахс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байнидавлат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байниминтақав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 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байнидавлат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соҳав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байнигуруҳ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байнивазорат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 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байнидавлат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минтақав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байниминтақав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соҳавв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 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байнидавлат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минтақав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байниминтақав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хусус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@99.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Ба самтҳои асосии сиёсати давлатии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дохил нест;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таҳия ва такмили таъмини меъёриву ҳуқуқии фаъолияти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 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инкишоф додани соҳибкории хурд дар соҳаи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 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такмил додани системаи озмуни интихоби лоиҳаю барномаҳои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 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ташкили системаи андоз бо мақсади фароҳам овардани шароитҳои мусоид барои фаъолияти навоварр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нодурустанд;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@100.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Таҳия ва такмили таъмини меъёриву ҳуқуқии фаъолияти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ба кадом унсури сиёсати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дохил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ба усулҳои баамалбарории сиёсати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ба принсипҳои асосии сиёсати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ба самтҳои асоси сиёсати навоварр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ба хусусиятҳои асосии сиёсати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нодурустанд;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@101.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Такмили системаи озмунии интихоби лоиҳаву барномаҳои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ба кадом унсури сиёсати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дохил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ба усулҳои баамалбарории сиёсати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ба принсипҳои асосии сиёсати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ба хусусиятҳои асосии сиёсати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ба самтҳои асоси сиёсати навоварр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нодурустанд;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@102.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Ширкати венчур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ширкате мебошад, ки;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ба истифодабар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фур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ӯ</w:t>
      </w:r>
      <w:r w:rsidRPr="0050479C">
        <w:rPr>
          <w:rFonts w:ascii="Palatino Linotype" w:hAnsi="Palatino Linotype"/>
          <w:sz w:val="28"/>
          <w:szCs w:val="28"/>
        </w:rPr>
        <w:t>ши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машғул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ба истеҳсол машғул буда фур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ӯ</w:t>
      </w:r>
      <w:r w:rsidRPr="0050479C">
        <w:rPr>
          <w:rFonts w:ascii="Palatino Linotype" w:hAnsi="Palatino Linotype"/>
          <w:sz w:val="28"/>
          <w:szCs w:val="28"/>
        </w:rPr>
        <w:t>ши навовариро амал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намекунад;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ба истеҳсол машғул набуда навовариҳои коркарднамудаи худро ба дигар ширкатҳо медихаад; 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ба истеҳсолот машғул набуда навовариҳои коркарднамудаи худро дар хазинааш нигоҳ дошта меистад;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нодурустанд;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@103.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Аввалин олимоне, ки мафҳуми «сармояи венчур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»- ро шарҳ додаанд, кадомҳоянд;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50479C">
        <w:rPr>
          <w:rFonts w:ascii="Palatino Linotype" w:hAnsi="Palatino Linotype"/>
          <w:sz w:val="28"/>
          <w:szCs w:val="28"/>
        </w:rPr>
        <w:t>) И. Шумпетер, В. Хойер, Тейлор;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50479C">
        <w:rPr>
          <w:rFonts w:ascii="Palatino Linotype" w:hAnsi="Palatino Linotype"/>
          <w:sz w:val="28"/>
          <w:szCs w:val="28"/>
        </w:rPr>
        <w:t>) Ж. Фенн, Н.Лайангг, С. Праузз;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50479C">
        <w:rPr>
          <w:rFonts w:ascii="Palatino Linotype" w:hAnsi="Palatino Linotype"/>
          <w:sz w:val="28"/>
          <w:szCs w:val="28"/>
        </w:rPr>
        <w:t>)  Макконель Б, Л. Гохберг, С. Ягудин;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>)  Ж. Фенн, Л.Водачек, Водачкова 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50479C">
        <w:rPr>
          <w:rFonts w:ascii="Palatino Linotype" w:hAnsi="Palatino Linotype"/>
          <w:sz w:val="28"/>
          <w:szCs w:val="28"/>
        </w:rPr>
        <w:t>)  Гебхардт П, Й Шумпетер, В. Хойер;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@104.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Стратегияҳои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чунинанд;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ҳу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мудофиав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имитатсион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анъанав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@105.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Стратегияи ҳу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ба кадом намуди стратегия мансуб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стратегияи иқтисод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стратегияи корпоратив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стратегияи минтақав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стратегияи навоварр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 стратегияи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@106.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Стратегияи мудофиав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ба кадом намуди стратегия мансуб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стратегияи навоварр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стратегияи корпоратив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стратегияи минтақав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стратегияи иқтисод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 стратегияи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@107.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Стратегияи анъанав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ба кадом намуди стратегия мансуб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стратегияи иқтисод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стратегияи корпоратив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стратегияи навоварр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стратегияи минтақав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 стратегияи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@108.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Стратегияи ҳу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умии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ч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гуна харо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отро талаб мекунад;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харо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оти на он қадар зиёдро;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харо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оти назарногирро;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харо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оти зиёдрро;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харо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оти минималиро;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нодурустанд;</w:t>
      </w:r>
    </w:p>
    <w:p w:rsidR="003F01DF" w:rsidRPr="0050479C" w:rsidRDefault="003F01DF" w:rsidP="00E96FA9">
      <w:pPr>
        <w:tabs>
          <w:tab w:val="num" w:pos="720"/>
        </w:tabs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@109.</w:t>
      </w:r>
    </w:p>
    <w:p w:rsidR="003F01DF" w:rsidRPr="0050479C" w:rsidRDefault="003F01DF" w:rsidP="00E96FA9">
      <w:pPr>
        <w:tabs>
          <w:tab w:val="num" w:pos="720"/>
        </w:tabs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Прогресси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- техник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–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араёнест, ки.</w:t>
      </w:r>
    </w:p>
    <w:p w:rsidR="003F01DF" w:rsidRPr="0050479C" w:rsidRDefault="003F01DF" w:rsidP="00E96FA9">
      <w:pPr>
        <w:tabs>
          <w:tab w:val="num" w:pos="720"/>
        </w:tabs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такмилдиҳии базаи ашёв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намудҳои маҳсулот ва шаклу усулҳои идоракуниро амал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месозаад;</w:t>
      </w:r>
    </w:p>
    <w:p w:rsidR="003F01DF" w:rsidRPr="0050479C" w:rsidRDefault="003F01DF" w:rsidP="00E96FA9">
      <w:pPr>
        <w:tabs>
          <w:tab w:val="num" w:pos="720"/>
        </w:tabs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бава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удории ихтироотро меом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ӯ</w:t>
      </w:r>
      <w:r w:rsidRPr="0050479C">
        <w:rPr>
          <w:rFonts w:ascii="Palatino Linotype" w:hAnsi="Palatino Linotype"/>
          <w:sz w:val="28"/>
          <w:szCs w:val="28"/>
        </w:rPr>
        <w:t>зад;</w:t>
      </w:r>
    </w:p>
    <w:p w:rsidR="003F01DF" w:rsidRPr="0050479C" w:rsidRDefault="003F01DF" w:rsidP="00E96FA9">
      <w:pPr>
        <w:tabs>
          <w:tab w:val="num" w:pos="720"/>
        </w:tabs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танҳо такмилдиҳии техникаю технологияро пешбин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менамояд;</w:t>
      </w:r>
    </w:p>
    <w:p w:rsidR="003F01DF" w:rsidRPr="0050479C" w:rsidRDefault="003F01DF" w:rsidP="00E96FA9">
      <w:pPr>
        <w:tabs>
          <w:tab w:val="num" w:pos="720"/>
        </w:tabs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самаранокии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- иқтисодиро дар сатҳи давлат таъмин мекунад;</w:t>
      </w:r>
    </w:p>
    <w:p w:rsidR="003F01DF" w:rsidRPr="0050479C" w:rsidRDefault="003F01DF" w:rsidP="00E96FA9">
      <w:pPr>
        <w:tabs>
          <w:tab w:val="num" w:pos="720"/>
        </w:tabs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дурустанд;</w:t>
      </w:r>
    </w:p>
    <w:p w:rsidR="003F01DF" w:rsidRPr="0050479C" w:rsidRDefault="003F01DF" w:rsidP="00E96FA9">
      <w:pPr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@110.</w:t>
      </w:r>
    </w:p>
    <w:p w:rsidR="003F01DF" w:rsidRPr="0050479C" w:rsidRDefault="003F01DF" w:rsidP="00E96FA9">
      <w:pPr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Техника ин.</w:t>
      </w:r>
    </w:p>
    <w:p w:rsidR="003F01DF" w:rsidRPr="0050479C" w:rsidRDefault="003F01DF" w:rsidP="00E96FA9">
      <w:pPr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ма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ӯ</w:t>
      </w:r>
      <w:r w:rsidRPr="0050479C">
        <w:rPr>
          <w:rFonts w:ascii="Palatino Linotype" w:hAnsi="Palatino Linotype"/>
          <w:sz w:val="28"/>
          <w:szCs w:val="28"/>
        </w:rPr>
        <w:t>и воситаҳо ва олотҳои меҳнат асст;</w:t>
      </w:r>
    </w:p>
    <w:p w:rsidR="003F01DF" w:rsidRPr="0050479C" w:rsidRDefault="003F01DF" w:rsidP="00E96FA9">
      <w:pPr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ма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ӯ</w:t>
      </w:r>
      <w:r w:rsidRPr="0050479C">
        <w:rPr>
          <w:rFonts w:ascii="Palatino Linotype" w:hAnsi="Palatino Linotype"/>
          <w:sz w:val="28"/>
          <w:szCs w:val="28"/>
        </w:rPr>
        <w:t>и асбобҳои соҳаи саноат аст;</w:t>
      </w:r>
    </w:p>
    <w:p w:rsidR="003F01DF" w:rsidRPr="0050479C" w:rsidRDefault="003F01DF" w:rsidP="00E96FA9">
      <w:pPr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танҳо техникаи истеҳсолкунанда аст;</w:t>
      </w:r>
    </w:p>
    <w:p w:rsidR="003F01DF" w:rsidRPr="0050479C" w:rsidRDefault="003F01DF" w:rsidP="00E96FA9">
      <w:pPr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ма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ӯ</w:t>
      </w:r>
      <w:r w:rsidRPr="0050479C">
        <w:rPr>
          <w:rFonts w:ascii="Palatino Linotype" w:hAnsi="Palatino Linotype"/>
          <w:sz w:val="28"/>
          <w:szCs w:val="28"/>
        </w:rPr>
        <w:t>и механизмҳои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– тадқиқотист;</w:t>
      </w:r>
    </w:p>
    <w:p w:rsidR="003F01DF" w:rsidRPr="0050479C" w:rsidRDefault="003F01DF" w:rsidP="00E96FA9">
      <w:pPr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нодурустанд;</w:t>
      </w:r>
    </w:p>
    <w:p w:rsidR="003F01DF" w:rsidRPr="0050479C" w:rsidRDefault="003F01DF" w:rsidP="00E96FA9">
      <w:pPr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@111.</w:t>
      </w:r>
    </w:p>
    <w:p w:rsidR="003F01DF" w:rsidRPr="0050479C" w:rsidRDefault="003F01DF" w:rsidP="00E96FA9">
      <w:pPr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Технологияи истеҳсол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ин;</w:t>
      </w:r>
    </w:p>
    <w:p w:rsidR="003F01DF" w:rsidRPr="0050479C" w:rsidRDefault="003F01DF" w:rsidP="00E96FA9">
      <w:pPr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ма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ӯ</w:t>
      </w:r>
      <w:r w:rsidRPr="0050479C">
        <w:rPr>
          <w:rFonts w:ascii="Palatino Linotype" w:hAnsi="Palatino Linotype"/>
          <w:sz w:val="28"/>
          <w:szCs w:val="28"/>
        </w:rPr>
        <w:t>и усулҳо ва воситаҳои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–тадқиқот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дар истеҳсолот аст;</w:t>
      </w:r>
    </w:p>
    <w:p w:rsidR="003F01DF" w:rsidRPr="0050479C" w:rsidRDefault="003F01DF" w:rsidP="00E96FA9">
      <w:pPr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истеҳсоли маҳсулотҳои техникист;</w:t>
      </w:r>
    </w:p>
    <w:p w:rsidR="003F01DF" w:rsidRPr="0050479C" w:rsidRDefault="003F01DF" w:rsidP="00E96FA9">
      <w:pPr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ма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ӯ</w:t>
      </w:r>
      <w:r w:rsidRPr="0050479C">
        <w:rPr>
          <w:rFonts w:ascii="Palatino Linotype" w:hAnsi="Palatino Linotype"/>
          <w:sz w:val="28"/>
          <w:szCs w:val="28"/>
        </w:rPr>
        <w:t>и восита олотҳои соҳаҳои хо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агии халқ аст;</w:t>
      </w:r>
    </w:p>
    <w:p w:rsidR="003F01DF" w:rsidRPr="0050479C" w:rsidRDefault="003F01DF" w:rsidP="00E96FA9">
      <w:pPr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ма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ӯ</w:t>
      </w:r>
      <w:r w:rsidRPr="0050479C">
        <w:rPr>
          <w:rFonts w:ascii="Palatino Linotype" w:hAnsi="Palatino Linotype"/>
          <w:sz w:val="28"/>
          <w:szCs w:val="28"/>
        </w:rPr>
        <w:t>и воситаҳо ва усулҳои истеҳсоли маҳсулот тавассути мутаҳидсоз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истифодабарии техника асст;</w:t>
      </w:r>
    </w:p>
    <w:p w:rsidR="003F01DF" w:rsidRPr="0050479C" w:rsidRDefault="003F01DF" w:rsidP="00E96FA9">
      <w:pPr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дурустанд;</w:t>
      </w:r>
    </w:p>
    <w:p w:rsidR="003F01DF" w:rsidRPr="0050479C" w:rsidRDefault="003F01DF" w:rsidP="00E96FA9">
      <w:pPr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@112.</w:t>
      </w:r>
    </w:p>
    <w:p w:rsidR="003F01DF" w:rsidRPr="0050479C" w:rsidRDefault="003F01DF" w:rsidP="00E96FA9">
      <w:pPr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Мақсади асосии прогрессии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-техник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ин;</w:t>
      </w:r>
    </w:p>
    <w:p w:rsidR="003F01DF" w:rsidRPr="0050479C" w:rsidRDefault="003F01DF" w:rsidP="00E96FA9">
      <w:pPr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баландбардории сифати маҳсулот аст;</w:t>
      </w:r>
    </w:p>
    <w:p w:rsidR="003F01DF" w:rsidRPr="0050479C" w:rsidRDefault="003F01DF" w:rsidP="00E96FA9">
      <w:pPr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гузаронидани тадқиқотҳои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–техник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аст;</w:t>
      </w:r>
    </w:p>
    <w:p w:rsidR="003F01DF" w:rsidRPr="0050479C" w:rsidRDefault="003F01DF" w:rsidP="00E96FA9">
      <w:pPr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баландбардории самаранокии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- иқтисод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такрористеҳсол астт;</w:t>
      </w:r>
    </w:p>
    <w:p w:rsidR="003F01DF" w:rsidRPr="0050479C" w:rsidRDefault="003F01DF" w:rsidP="00E96FA9">
      <w:pPr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зиёдсозии миқдори ихтироот аст;</w:t>
      </w:r>
    </w:p>
    <w:p w:rsidR="003F01DF" w:rsidRPr="0050479C" w:rsidRDefault="003F01DF" w:rsidP="00E96FA9">
      <w:pPr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дурустанд;</w:t>
      </w:r>
    </w:p>
    <w:p w:rsidR="003F01DF" w:rsidRPr="0050479C" w:rsidRDefault="003F01DF" w:rsidP="00E96FA9">
      <w:pPr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@113.</w:t>
      </w:r>
    </w:p>
    <w:p w:rsidR="003F01DF" w:rsidRPr="0050479C" w:rsidRDefault="003F01DF" w:rsidP="00E96FA9">
      <w:pPr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Шакли асосии прогрессии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-техник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чунин аст;</w:t>
      </w:r>
    </w:p>
    <w:p w:rsidR="003F01DF" w:rsidRPr="0050479C" w:rsidRDefault="003F01DF" w:rsidP="00E96FA9">
      <w:pPr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таҳаввулот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табаддулот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инқилоб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иқтисод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–сиёс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spacing w:line="340" w:lineRule="exact"/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50479C">
        <w:rPr>
          <w:rFonts w:ascii="Palatino Linotype" w:hAnsi="Palatino Linotype"/>
          <w:sz w:val="28"/>
          <w:szCs w:val="28"/>
        </w:rPr>
        <w:t>) глобал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spacing w:line="264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@114.</w:t>
      </w:r>
    </w:p>
    <w:p w:rsidR="003F01DF" w:rsidRPr="0050479C" w:rsidRDefault="003F01DF" w:rsidP="00E96FA9">
      <w:pPr>
        <w:spacing w:line="264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Таҳти мафҳуми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$A) ин тартиб ё низоми нав, анъанаи нав, усули нав, ихтироот ва падидаи нав фаҳмида мешавад;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араёнест, ки аз навкунии 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араёни технолог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 ва тайёрии истеҳсолотро ифода менамояд;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$C) нати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аи ниҳоии фаъолияти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, ки дар маҳсулоти нав ё такмилдодашуда ва ба бозор пешниҳодшуда, 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араёни технологии нав ё ташкилкунонидашудаи дар амл истифодашаванда;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$D) ма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м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ӯ</w:t>
      </w: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и принсипҳо, усулҳо ва шаклҳои асосии идоракунии 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араёни навовариҳост;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$E)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авобҳои пешниҳодшуда нодурустанд;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@115.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Мене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менти нав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орисоз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: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$A) ин идораи истифодабарии амалии нати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аи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,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-техник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 ва иқтидори зеҳн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 бо мақсади дарёфти нати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аи ниҳоии фаъолияти нав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орисоз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 ва қонеъсозии талаботи бозор ба ҳисоб меравад;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$B) ин иқтисодиёт ва идораи барпосоз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, аз худкун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 ва 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оба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огузории маҳсулоти нав дар шароити бозор бо мақсади дарёфти ҳарчи зиёдтари фоида;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$C) ин идораи ти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ораткунонии донишҳои нав, таълимот,маҳорат, малака,та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рибаи истеҳсол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 ва ташкили ноу-хау ба шумор меравад;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$D) таъсири омилҳои иқтисод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, ташкиливу идорав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, ҳуқуқ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, и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тимоиву равон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, ки ба 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араёни нав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орисоз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 ва ба шаклҳои самараноки ин 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араёнҳо;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$E)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авобҳои пешниҳодшуда дурустанд;</w:t>
      </w:r>
    </w:p>
    <w:p w:rsidR="003F01DF" w:rsidRPr="0050479C" w:rsidRDefault="003F01DF" w:rsidP="00E96FA9">
      <w:pPr>
        <w:spacing w:line="264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@116.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Нав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орисозиҳо дорои чанд хусусиятанд: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$A) 3;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$B) 5;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$C) 6;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$D) 4;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$E) 2;</w:t>
      </w:r>
    </w:p>
    <w:p w:rsidR="003F01DF" w:rsidRPr="0050479C" w:rsidRDefault="003F01DF" w:rsidP="00E96FA9">
      <w:pPr>
        <w:spacing w:line="264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@117.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Таҳти унвони лоиҳаи нав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орисоз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 (инноватсион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) :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$A) ин нақшаи тартибдодашудаи тадқиқот ва ихтироъоте фаҳмида мешавад, ки барои ҳалли вазифаҳои назарияв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 ва амал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 равона карда шудааст, ки аҳамияти и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тимо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-фарҳанг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, ташкил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-хо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агидор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 ва сиёс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 доранд;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$B) расидан ба ҳадафҳои асосии корҳои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-тадқиқот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 ва та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рибавию конструктор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, муаяйн намудани м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ӯ</w:t>
      </w:r>
      <w:r w:rsidRPr="0050479C">
        <w:rPr>
          <w:rFonts w:ascii="Palatino Linotype" w:eastAsia="MS Mincho" w:hAnsi="Palatino Linotype"/>
          <w:sz w:val="28"/>
          <w:szCs w:val="28"/>
          <w:lang w:val="tg-Cyrl-TJ"/>
        </w:rPr>
        <w:t>ҳ</w:t>
      </w:r>
      <w:r w:rsidRPr="0050479C">
        <w:rPr>
          <w:rFonts w:ascii="Palatino Linotype" w:hAnsi="Palatino Linotype"/>
          <w:sz w:val="28"/>
          <w:szCs w:val="28"/>
          <w:lang w:val="tg-Cyrl-TJ"/>
        </w:rPr>
        <w:t>лати баргузории онҳо, баҳодиҳ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 ба нати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аҳодар намуди ҳадафҳои мушаххаси амал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$C) баррасии лоиҳаҳои баровардани маҳсулотинав;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$D) карор доир ба идома додан ва ё саҳеҳ сохтан;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$E) карор дар бораи дақиқ сохтани марҳила ё давраи ниҳон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;</w:t>
      </w:r>
    </w:p>
    <w:p w:rsidR="003F01DF" w:rsidRPr="0050479C" w:rsidRDefault="003F01DF" w:rsidP="00E96FA9">
      <w:pPr>
        <w:spacing w:line="264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@118.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Давраҳои асосии раванди нав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орисозиҳо аз инҳо иборатанд :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$A) ба низом даровардани андешаҳои воридшаванда;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$B) интихоби андешаҳои муаяйншуда ва амалисозии андешаи маҳсулоти нав;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$C) ихтироъи маҳсулоти нав;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$D) гузаронидани озмоиш дар бозор ва қабули қарор дар бораи 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ор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 намудани маснуоти нав дар истеҳсолот;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$E)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авобҳои пешниҳодшуда дурустанд;</w:t>
      </w:r>
    </w:p>
    <w:p w:rsidR="003F01DF" w:rsidRPr="0050479C" w:rsidRDefault="003F01DF" w:rsidP="00E96FA9">
      <w:pPr>
        <w:spacing w:line="264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@119.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Хусусияти ҳатмии навигарии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-техник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 ин: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$A) истифодаи он дар истеҳсолот;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$B) истифодаи он дар фаъолияти ти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орат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$C) истифодаи он дар фаъолияти маркетинг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$D) истифодаи он дар фаъолияти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-амал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$E) истифодаи он дар фаъолияти р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ӯ</w:t>
      </w:r>
      <w:r w:rsidRPr="0050479C">
        <w:rPr>
          <w:rFonts w:ascii="Palatino Linotype" w:hAnsi="Palatino Linotype"/>
          <w:sz w:val="28"/>
          <w:szCs w:val="28"/>
          <w:lang w:val="tg-Cyrl-TJ"/>
        </w:rPr>
        <w:t>змараи инсоният;</w:t>
      </w:r>
    </w:p>
    <w:p w:rsidR="003F01DF" w:rsidRPr="0050479C" w:rsidRDefault="003F01DF" w:rsidP="00E96FA9">
      <w:pPr>
        <w:spacing w:line="264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@120.</w:t>
      </w:r>
    </w:p>
    <w:p w:rsidR="003F01DF" w:rsidRPr="0050479C" w:rsidRDefault="003F01DF" w:rsidP="00E96FA9">
      <w:pPr>
        <w:spacing w:line="264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Нав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орисозии реактив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 ин:;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$A) мав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удияти корхонаро дар мубориза бо рақибон дар бозор таъмин мекунад;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$B) истифодаи он дар фаъолияти ти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орат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$C) истифодаи он дар фаъолияти маркетинг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$D) истифодаи он дар фаъолияти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-амал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$E) навовариҳоест, ки он мақсади дар оянда соҳиб шудан ба бартар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 дар рақобатро дорад;</w:t>
      </w:r>
    </w:p>
    <w:p w:rsidR="003F01DF" w:rsidRPr="0050479C" w:rsidRDefault="003F01DF" w:rsidP="00E96FA9">
      <w:pPr>
        <w:spacing w:line="264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@121.</w:t>
      </w:r>
    </w:p>
    <w:p w:rsidR="003F01DF" w:rsidRPr="0050479C" w:rsidRDefault="003F01DF" w:rsidP="00E96FA9">
      <w:pPr>
        <w:spacing w:line="264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Нав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орисозии стратег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 ин:;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$A) навовариҳоест, ки он мақсади дар оянда соҳиб шудан ба бартар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 дар рақобатро дорад;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$B) истифодаи он дар фаъолияти ти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орат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$C) истифодаи он дар фаъолияти маркетинг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$D) истифодаи он дар фаъолияти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-амал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$E) мав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удияти корхонаро дар мубориза бо рақибон дар бозор таъмин мекунад;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50479C">
        <w:rPr>
          <w:rFonts w:ascii="Palatino Linotype" w:hAnsi="Palatino Linotype"/>
          <w:sz w:val="28"/>
          <w:szCs w:val="28"/>
        </w:rPr>
        <w:t>122.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авоби дурустро аз вариантҳои зерин интихоб намоед:;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$A) Истеҳсолот ду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бо ҳам алоқамандро дар бар мегирад;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$B) Истеҳсолот се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бо ҳам алоқамандро дар бар мегирад;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Истеҳсолот пан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бо ҳам алоқамандро дар бар мегирад;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 w:rsidRPr="0050479C"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>) Истеҳсолот ҳе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 кадом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бо ҳам алоқамандро дар бар мегирад;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ҳамаи вариантҳои дар боло овардашуда 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50479C">
        <w:rPr>
          <w:rFonts w:ascii="Palatino Linotype" w:hAnsi="Palatino Linotype"/>
          <w:sz w:val="28"/>
          <w:szCs w:val="28"/>
        </w:rPr>
        <w:t>123.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авоби дурустро аз вариантҳои зерин интихоб намоед:;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$A) Истеҳсолот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фаъолият ва тараққиётро дар бар мегирад;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$B) Истеҳсолот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бо ҳам наздикро алоқаманд мегардонад;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$C) Истеҳсолот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мураккаб ва соддакардашударо бо ҳам алоқаманд мегардонад;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 w:rsidRPr="0050479C"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 xml:space="preserve">) Истеҳсолот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мустақим ва ғайримустақимро муттаҳид месозад;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ҳамаи вариантҳои дар боло овардашуда 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50479C">
        <w:rPr>
          <w:rFonts w:ascii="Palatino Linotype" w:hAnsi="Palatino Linotype"/>
          <w:sz w:val="28"/>
          <w:szCs w:val="28"/>
        </w:rPr>
        <w:t>124.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Мақсади идоракунии тараққиёти истеҳсолот иборат аст аз:;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Идоракунии тарақиёти истеҳсолот мақсад дорад, ки дар асоси принсипҳо ҳолат ва дара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аи пешинаи истеҳсолотро дигаргун сохта, онро бо комёбиҳои бузурги истеҳсолоти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аҳон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мувофиқ созад;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Идоракунии тарақиёти истеҳсолот мақсад дорад, ки дар асоси созишномаҳо ҳолат ва дара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аи пешинаи истеҳсолотро дигаргун сохта, онро бо комёбиҳои бузурги истеҳсолоти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аҳон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мувофиқ созад;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Идоракунии тарақиёти истеҳсолот мақсад дорад, ки дар асоси навовариҳо ҳолат ва дара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аи пешинаи истеҳсолотро дигаргун сохта, онро бо комёбиҳои бузурги истеҳсолоти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аҳон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мувофиқ созад;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 w:rsidRPr="0050479C"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>) Идоракунии тарақиёти истеҳсолот мақсад дорад, ки дар асоси захираҳои мав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уда ҳолат ва дара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аи пешинаи истеҳсолотро дигаргун сохта, онро бо комёбиҳои бузурги истеҳсолоти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аҳон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мувофиқ созад;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варианти саҳеҳ пешниҳод нашудааст;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50479C">
        <w:rPr>
          <w:rFonts w:ascii="Palatino Linotype" w:hAnsi="Palatino Linotype"/>
          <w:sz w:val="28"/>
          <w:szCs w:val="28"/>
        </w:rPr>
        <w:t>125.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авоби дурустро аз вариантҳои зерин интихоб намоед:;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Зери мафҳуми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араёнҳои татбиқсоз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азхудкун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паҳнсозии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нати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аи он- маҳсулоти нав , технологияи нав, шаклу усулҳои нави ташкил ва идоракунии истеҳсолоту меҳнат, ки самараи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иқтисод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медиҳанд, дар назар дошта шудааст;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Зери мафҳуми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араёнҳои барномарез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азхудкунии ҳолат, паҳнсоз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нати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аи он- маҳсулоти нав , технологияи мав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уда, шаклу усулҳои ташкил ва идоракунии истеҳсолоту меҳнат, ки самараи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иқтисод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медиҳанд, дар назар дошта шудааст;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Зери мафҳуми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араёнҳои татбиқсозии механизми амалнамоии азхудкун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паҳнсоз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нати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аи ба даст омада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 w:rsidRPr="0050479C"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>) Зери мафҳуми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араёнҳои татбиқсозии принсипҳои мав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уда дар асоси та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рибаи бойи идоракун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дар назар дорад;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Зери мафҳуми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араёнҳои имрӯзаву ояндаро бо назардошти татбиқсоз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азхудкун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паҳнсозии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нати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аи он дар назар дошта шудааст;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50479C">
        <w:rPr>
          <w:rFonts w:ascii="Palatino Linotype" w:hAnsi="Palatino Linotype"/>
          <w:sz w:val="28"/>
          <w:szCs w:val="28"/>
        </w:rPr>
        <w:t>126.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Дар адабиётҳои ватан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хори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и мафҳумҳои гуногун вомехӯранд ба монанди:;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«бартар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», «пешрав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ва «инноватсия»;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«навовар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», «технолог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ва «техник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«навовар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», «навигар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ва «инноватсия»;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 w:rsidRPr="0050479C"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>) «истеҳсоли», «истеъмол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ва «инжинер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ҳамаи вариантҳои дар боло овардашуда 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50479C">
        <w:rPr>
          <w:rFonts w:ascii="Palatino Linotype" w:hAnsi="Palatino Linotype"/>
          <w:sz w:val="28"/>
          <w:szCs w:val="28"/>
        </w:rPr>
        <w:t>127.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Мафҳуми «Навовар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ин:;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«Навовар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»- чизи нави муайянро тавсиф медиҳад, ва бо хамин маъно ба мафҳуми ихтироот наздик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«Навовар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»- чизи нави муайянро тавсиф медиҳад, ва бо хамин маъно ба мафҳуми инкишоф наздик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«Навовар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»- чизи нави муайянро тавсиф медиҳад, ва бо хамин маъно ба мафҳуми тараккиёт наздик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 w:rsidRPr="0050479C"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>) «Навовар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»- чизи нави соддакардашудаи муайянро тавсиф медиҳад, ва бо хамин маъно ба мафҳуми истеҳсоли мол наздик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вариантҳои В ва С 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50479C">
        <w:rPr>
          <w:rFonts w:ascii="Palatino Linotype" w:hAnsi="Palatino Linotype"/>
          <w:sz w:val="28"/>
          <w:szCs w:val="28"/>
        </w:rPr>
        <w:t>128.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Мафҳуми «Навигар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ин:;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«Навигар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»- ин аз худкунии техника ва технологияҳои нав, усулҳои беҳтаркунии ташкил ва идоракун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«Навигар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»- ин аз худкунии истеҳсоли мол ва хизмат, усулҳои беҳтаркунии ташкил ва идоракун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«Навигар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»- ин аз худкунии принсипҳо ва нишондодҳои нав, усулҳои беҳтаркунии ташкил ва идоракун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 w:rsidRPr="0050479C"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>) «Навигар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ин ба ву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уд овардани маҳсулоти аз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иҳати эколог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тоза бо усули соддакардашуда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ҳамаи вариантҳои дар боло овардашуда 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@129.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авоби дурустро аз вариантҳои зерин интихоб намоед:;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Мафҳуми «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аз мафҳуми « техникаи куҳна васеътар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Мафҳуми «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аз мафҳуми « принсипи нав васеътар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Мафҳуми «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аз мафҳуми « истеҳсолоти нав васеътар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 w:rsidRPr="0050479C"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>) Мафҳуми «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аз мафҳуми « техникаи нав васеътар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танҳо вариантҳои А ва В 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50479C">
        <w:rPr>
          <w:rFonts w:ascii="Palatino Linotype" w:hAnsi="Palatino Linotype"/>
          <w:sz w:val="28"/>
          <w:szCs w:val="28"/>
        </w:rPr>
        <w:t>130.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Моҳияти навовариҳо арзёб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мешаванд дар:;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истифодабарии роҳҳои мақсаднок, такмил додан ва ғайра, барои баланд бардоштани самаранокии фаъолият дар ин ё он соҳа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истифодабарии комёбиҳои хариди инсон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кашфиёт, ихтироат, такмил додан ва ғайра, барои баланд бардоштани самаранокии фаъолият дар ин ё он соҳа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истифодабарии механизмҳои истеҳсол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дар асоси захираҳои мав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уда, такмил додан ва ғайра, барои баланд бардоштани самаранокии фаъолият дар ин ё он соҳа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 w:rsidRPr="0050479C"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>) истифодабарии комёбиҳои милл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омилҳои истеҳсолот, ва дигар нишондодҳои иқтисод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такмил додан ва ғайра, барои баланд бардоштани самаранокии фаъолият дар ин ё он соҳа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ҳамаи вариантҳои дар боло овардашуда 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50479C">
        <w:rPr>
          <w:rFonts w:ascii="Palatino Linotype" w:hAnsi="Palatino Linotype"/>
          <w:sz w:val="28"/>
          <w:szCs w:val="28"/>
        </w:rPr>
        <w:t>131.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Аз вариантҳои овардашуда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авоби дурустро интихоб намоед:;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Дар миёнаи асри 20 маънои муосири соҳибкор хамчун тавлидкунандаи мол ба ву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 омад;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Дар миёнаи асри 20 маънои муосири соҳибкор хамчун сиёсатмадор ба ву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 омад;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Дар миёнаи асри 20 маънои муосири соҳибкор хамчун навовар ба ву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 омад;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 w:rsidRPr="0050479C"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>) Дар миёнаи асри 20 маънои муосири соҳибкор хамчун инкишофдиҳандаи истеҳсолот ба ву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 омад;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Дар миёнаи асри 20 маънои муосири соҳибкор хамчун ғасбкунандаи бозор ба ву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 омад;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@132.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Сохтори лоиҳаҳои тадқиқот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аз чунин қисмҳо иборат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номи лоиҳа;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 тавсифи мухтасари лоиҳа;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шумораи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рокунандаҳои лоиҳа;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ҳа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ми маблағгузории лоиҳа;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@133.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Маркази патент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-ахборотии милл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 ба қарори кадом мақомоти давлат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ташкил карда шудааст;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ба қарори Ма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лиси миллии МО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бо қарори Ма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лиси намояндагони МО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$C)  бо қарори ҳукуматии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$D)  бо қарори президенти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бо қарори вазорати адлияи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@134.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Соҳаи истифодаи навовариҳо мешаванд:;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навовариҳои технолог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эколог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сохтор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ичтимоию сиёс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давлатию ҳуқуқ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ҳарб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навовариҳои минтақав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байналхалк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милл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Навовариҳои соҳав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самт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доирав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навовариҳои давлат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маҳалл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 навовариҳои истеҳсол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ғайри истеҳсол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@135.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Дара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тағиротҳои кул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аҳамияти навовариҳо:;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Навовариҳои бисёр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ониба, навовариҳои як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ониба ва навовариҳои комплекс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навовариҳои мустақаим ва навовариҳои ғайри мустақим;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навовариҳои асос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такмили кулл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навовариҳои такмили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узъи;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навовариҳои такмили куллии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-техникии аҳамияти минтақави дошта;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навовариҳои тағйиротҳои сода на навовариҳои тағйироти мураккабдлшта;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@136.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Миқёси истифодаи навовариҳо шуда метавонанд:;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навовариҳои баву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удомада ва навовариҳои ташаккулёфта;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навовариҳои технолог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техник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эколог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иқтисод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наовариҳои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навовариҳои комплекс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мураттаб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қиёспазир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навовариҳои ҳамоҳанг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навовариҳои миқёси фард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миқёси умум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миқёси шахс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навовариҳои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аҳон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милл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минтақав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 навовариҳои маҳалл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@137.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Вобаста ба фаъолияти корхона чунин намудҳои навовариҳоро муайян менамоянд:;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навовариҳои дарозмуддат навовариҳои кутоҳмуддат, навовариҳои миёнамуддат;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навовариҳои технолог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истеҳсол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иқтисод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навовариҳои ти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орат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идорав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$D)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авоби В ва С дуруст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танҳо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авоби С дуруст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@138.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Вазифаи соҳибкор навовар ин:;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бо қарори Ма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лиси миллии МО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 гирифтани даромади бештар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$B) ба шакли дигар даровардани тарзи истеҳсолот бо роҳи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алби сармояи хори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ҷӣ</w:t>
      </w:r>
      <w:r w:rsidRPr="0050479C">
        <w:rPr>
          <w:rFonts w:ascii="Palatino Linotype" w:hAnsi="Palatino Linotype"/>
          <w:sz w:val="28"/>
          <w:szCs w:val="28"/>
        </w:rPr>
        <w:t xml:space="preserve">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$C) )  ба шакли дигар даровардани тарзи истеҳсолот бо роҳи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ори кардани механизмҳои маъмули идоракуниву истеҳсол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$D)  ба шакли дигар даровардани тарзи истеҳсолот бо роҳи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ори кардани сарчашмаҳои нави ашёи бозори нави маҳсулоти тайёр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авоби дуруст пешниҳод нашудааст;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@139.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Соҳибкории инаватсиони ин:;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$A)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махсуси навоваронаи ба ву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уд овардани ягон чизи рақобаттобовар ва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хо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агидорие мебошад ,ки дар асоси он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усту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уи доимии имкониятҳои нав ба миён меояд;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$B)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махсуси навоваронаи ба ву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уд овардани ягон чизи нави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хо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агидорие мебошад ,ки дар асоси он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усту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уи доимии имкониятҳои нав ниҳон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$C)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араёни муттасили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ктисодиву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тимоии аз нуқтаи назари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аснокшуда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$D)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ҳамоҳангсозии илм ва истеҳсолот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махсуси навоваронаи иқтисод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-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буда,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хо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агидорие мебошад ,ки дар асоси он имкониятҳои корҳона арзёби мегарданд;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@140.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Маънои соҳибкории навоварона: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соҳибкории навоварона маънои васеъро доро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соҳибкории навоварона маънои томро доро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соҳибкории навоварона маънои навовариро доро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соҳибкории навоварона маънои асосиро доро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 соҳибкории навоварона маънои истеҳсолотро доро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@141.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Мафҳуми прогресси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- техник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:;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ПИТ- ин процессии мунтазами тарақиёти иқтисоди милл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ташкил ва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кардани предмети меҳнат, технологияи устувор, усулҳои ташкил ва идоракунии иқтисоди милл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ПИТ- ин процессии мунтазами тарақиёти тадқиқотҳои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ташкил ва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кардани предмет ва олоти меҳнат , технологияи мукаммал, усулҳои ташкил ва идоракунии истеҳсолот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ПИТ- ин процессии мунтазами тарақиёти тадқиқотҳои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ташкил ва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кардани низом ва захираи меҳнат , технологияи мав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уда усулҳои ташкил ва идоракунии корхона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ПИТ- ин процессии мунтазами тарақиёти тадқиқотҳои иқтисод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ташкили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ойҳои кори нав ва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кардани предмет ва олоти меҳнат , технологияи ҳозиразамон, усулҳои ташкил ва идоракун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авоби А ва В дуруст мебошанд;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@142.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Прагреси илмию техники ин: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працесси пай дар пайи тарақиёти иқтисодиёт,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тимоиёт, технология, шакл ва усулҳои нав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$B)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махсуси навоваронаи ба ву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уд овардани ягон чизи нави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хо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агидорие мебошад ,ки дар асоси он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усту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уи доимии имкониятҳои нав ниҳон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працесси пай дар пайи тарақиёти корхона, соҳа, бахши хонавода, такмилдиҳии предмети меҳнат , шакл ва усулҳои ташкили идоракун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працесси пай дар пайи тарақиёти бевоситаи давлат дар асоси такмилдиҳии предмети меҳнат , шакл ва усулҳои ташкили истеҳсолоту истеъмолот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працесси пай дар пай тарақиёти илм, техника , технология, такмилдиҳии предмети меҳнат , шакл ва усулҳои си ташкили истеҳсолоту меҳнат мебошад;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@143.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ПИТ ҳамчун воситаи муҳими ҳал кардани масъалаҳои зерин баромад мекунад: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ПИТ ҳамчун воситаи муҳими ҳал кардани масъалаҳои давлат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маҳалл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баромад мекунад;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ПИТ ҳамчун воситаи муҳими ҳал кардани масъалаҳои эколог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таби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баромад мекунад;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ПИТ ҳамчун воситаи муҳими ҳал кардани масъалаҳои давлатию хори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ҷӣ</w:t>
      </w:r>
      <w:r w:rsidRPr="0050479C">
        <w:rPr>
          <w:rFonts w:ascii="Palatino Linotype" w:hAnsi="Palatino Linotype"/>
          <w:sz w:val="28"/>
          <w:szCs w:val="28"/>
        </w:rPr>
        <w:t xml:space="preserve"> баромад мекунад;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ПИТ ҳамчун воситаи муҳими ҳал кардани масъалаҳои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тимоию иқтисод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баромад мекунад;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 ПИТ ҳамчун воситаи муҳими ҳал кардани масъалаҳои демограф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сиёс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баромад мекунад;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@144.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Сохтори лоиҳаҳои тадқиқот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аз чунин қисмҳо иборат аст;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номи лоиҳа;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 тавсифи мухтасари лоиҳа;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шумораи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рокунандаҳои лоиҳа;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ҳа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ми маблағгузории лоиҳа;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@145.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Ба кормандони асосии муассисаҳои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дохил мешаванд;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шахсоне, ки ба паж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ӯ</w:t>
      </w:r>
      <w:r w:rsidRPr="0050479C">
        <w:rPr>
          <w:rFonts w:ascii="Palatino Linotype" w:eastAsia="MS Mincho" w:hAnsi="Palatino Linotype"/>
          <w:sz w:val="28"/>
          <w:szCs w:val="28"/>
        </w:rPr>
        <w:t>ҳ</w:t>
      </w:r>
      <w:r w:rsidRPr="0050479C">
        <w:rPr>
          <w:rFonts w:ascii="Palatino Linotype" w:hAnsi="Palatino Linotype"/>
          <w:sz w:val="28"/>
          <w:szCs w:val="28"/>
        </w:rPr>
        <w:t>иш ва тадқиқотҳои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машғуланнд;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шахсоне, ки ба тадқиқотҳи демограф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машғуланд;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шахсоне, ки ба тадқиқотҳои бозоршинос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машғуланд;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шахсоне, ки ба истеҳсоли маҳсулоти нав машғуланд;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@146.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Аз 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ӯ</w:t>
      </w:r>
      <w:r w:rsidRPr="0050479C">
        <w:rPr>
          <w:rFonts w:ascii="Palatino Linotype" w:hAnsi="Palatino Linotype"/>
          <w:sz w:val="28"/>
          <w:szCs w:val="28"/>
        </w:rPr>
        <w:t>и таркиб ба кормандони муассисаҳои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дохил мешаванд;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муҳаққиқон; 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муҳандисон;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техник ва технологҳо;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кормандони ёрирасон;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@147.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Ба назарияи эҳтиё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отҳои А.Маслоу дохил нест;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эҳтиё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оти физиолог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 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эҳтиё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 ба амният ва бехатар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эҳтиё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оти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эҳтиё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 ба эътирофи умум;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эҳтиё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от ба навоварр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7A2CB8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нодурустанд;</w:t>
      </w:r>
    </w:p>
    <w:p w:rsidR="003F01DF" w:rsidRPr="0050479C" w:rsidRDefault="003F01DF" w:rsidP="007F10DC">
      <w:pPr>
        <w:spacing w:line="264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@1</w:t>
      </w:r>
      <w:r w:rsidRPr="007A2CB8">
        <w:rPr>
          <w:rFonts w:ascii="Palatino Linotype" w:hAnsi="Palatino Linotype"/>
          <w:sz w:val="28"/>
          <w:szCs w:val="28"/>
        </w:rPr>
        <w:t>48</w:t>
      </w:r>
      <w:r w:rsidRPr="0050479C">
        <w:rPr>
          <w:rFonts w:ascii="Palatino Linotype" w:hAnsi="Palatino Linotype"/>
          <w:sz w:val="28"/>
          <w:szCs w:val="28"/>
          <w:lang w:val="tg-Cyrl-TJ"/>
        </w:rPr>
        <w:t>.</w:t>
      </w:r>
    </w:p>
    <w:p w:rsidR="003F01DF" w:rsidRPr="0050479C" w:rsidRDefault="003F01DF" w:rsidP="007F10DC">
      <w:pPr>
        <w:spacing w:line="264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Аз рӯи нишонаҳо навҷорисозиҳои зерин ҷудо карда мешаванд:;</w:t>
      </w:r>
    </w:p>
    <w:p w:rsidR="003F01DF" w:rsidRPr="0050479C" w:rsidRDefault="003F01DF" w:rsidP="007F10DC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$A) мустақим ва ғайримустақим;</w:t>
      </w:r>
    </w:p>
    <w:p w:rsidR="003F01DF" w:rsidRPr="0050479C" w:rsidRDefault="003F01DF" w:rsidP="007F10DC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$B) як омила ду омила ва бисёромила;</w:t>
      </w:r>
    </w:p>
    <w:p w:rsidR="003F01DF" w:rsidRPr="0050479C" w:rsidRDefault="003F01DF" w:rsidP="007F10DC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$C) соҳавӣ ва ғайрисоҳавӣ;</w:t>
      </w:r>
    </w:p>
    <w:p w:rsidR="003F01DF" w:rsidRPr="0050479C" w:rsidRDefault="003F01DF" w:rsidP="007F10DC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$D) технологӣ, истеҳсолӣ, тиҷоратӣ, иҷтимоӣ ва ғ;</w:t>
      </w:r>
    </w:p>
    <w:p w:rsidR="003F01DF" w:rsidRPr="0050479C" w:rsidRDefault="003F01DF" w:rsidP="007F10DC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$E) такмили куллӣ, такмили ҷузъи ва такмили оддӣ;</w:t>
      </w:r>
    </w:p>
    <w:p w:rsidR="003F01DF" w:rsidRPr="007A2CB8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A2CB8">
        <w:rPr>
          <w:rFonts w:ascii="Palatino Linotype" w:hAnsi="Palatino Linotype"/>
          <w:sz w:val="28"/>
          <w:szCs w:val="28"/>
          <w:lang w:val="tg-Cyrl-TJ"/>
        </w:rPr>
        <w:t xml:space="preserve">@149. </w:t>
      </w:r>
    </w:p>
    <w:p w:rsidR="003F01DF" w:rsidRPr="007A2CB8" w:rsidRDefault="003F01DF" w:rsidP="00E96FA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A2CB8">
        <w:rPr>
          <w:rFonts w:ascii="Palatino Linotype" w:hAnsi="Palatino Linotype"/>
          <w:sz w:val="28"/>
          <w:szCs w:val="28"/>
          <w:lang w:val="tg-Cyrl-TJ"/>
        </w:rPr>
        <w:t>Гур</w:t>
      </w:r>
      <w:r w:rsidRPr="007A2CB8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ӯ</w:t>
      </w:r>
      <w:r w:rsidRPr="007A2CB8">
        <w:rPr>
          <w:rFonts w:ascii="Palatino Linotype" w:eastAsia="MS Mincho" w:hAnsi="Palatino Linotype"/>
          <w:sz w:val="28"/>
          <w:szCs w:val="28"/>
          <w:lang w:val="tg-Cyrl-TJ"/>
        </w:rPr>
        <w:t>ҳҳ</w:t>
      </w:r>
      <w:r w:rsidRPr="007A2CB8">
        <w:rPr>
          <w:rFonts w:ascii="Palatino Linotype" w:hAnsi="Palatino Linotype"/>
          <w:sz w:val="28"/>
          <w:szCs w:val="28"/>
          <w:lang w:val="tg-Cyrl-TJ"/>
        </w:rPr>
        <w:t>ои мақсаднок дар муассисаҳои илм</w:t>
      </w:r>
      <w:r w:rsidRPr="007A2CB8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7A2CB8">
        <w:rPr>
          <w:rFonts w:ascii="Palatino Linotype" w:hAnsi="Palatino Linotype"/>
          <w:sz w:val="28"/>
          <w:szCs w:val="28"/>
          <w:lang w:val="tg-Cyrl-TJ"/>
        </w:rPr>
        <w:t xml:space="preserve"> ч</w:t>
      </w:r>
      <w:r w:rsidRPr="007A2CB8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7A2CB8">
        <w:rPr>
          <w:rFonts w:ascii="Palatino Linotype" w:hAnsi="Palatino Linotype"/>
          <w:sz w:val="28"/>
          <w:szCs w:val="28"/>
          <w:lang w:val="tg-Cyrl-TJ"/>
        </w:rPr>
        <w:t xml:space="preserve"> гуна хусусият доранд;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хусусияти муваққатии 2-3 сола дораннд;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хусусияти муваққатии 5-8 сола доранд;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хусусияти муваққатии номаҳдуд доранд;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хусусияти муваққат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надоранд;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нодурустанд;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@150. 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таҳия сохтани коструксияи маснуот марҳилаҳои зеринро дар бар мегирад;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ба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ро расонидани ҳисобу китобҳои зарур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рои корҳои озмоиш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рои корҳои лоиҳакаш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тайёркунии намунаи та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рибав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E96FA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дурустаннд;</w:t>
      </w:r>
    </w:p>
    <w:p w:rsidR="003F01DF" w:rsidRPr="0050479C" w:rsidRDefault="003F01DF" w:rsidP="007F78A7">
      <w:pPr>
        <w:spacing w:line="264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50479C">
        <w:rPr>
          <w:rFonts w:ascii="Palatino Linotype" w:hAnsi="Palatino Linotype"/>
          <w:sz w:val="28"/>
          <w:szCs w:val="28"/>
        </w:rPr>
        <w:t>151.</w:t>
      </w:r>
    </w:p>
    <w:p w:rsidR="003F01DF" w:rsidRPr="0050479C" w:rsidRDefault="003F01DF" w:rsidP="007F78A7">
      <w:pPr>
        <w:spacing w:line="264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Инфрасохтори навоварӣ ин:;</w:t>
      </w:r>
    </w:p>
    <w:p w:rsidR="003F01DF" w:rsidRPr="0050479C" w:rsidRDefault="003F01DF" w:rsidP="007F78A7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$A) ин тартиб ё низоми нав, анъанаи нав, усули нав, ихтироот ва падидаи нав , ки барои фаъолияти мақсадноки субектони истеҳсоли заминаро муҳайё карда, ҳамчун омили пешбарандаи фаъолият ба ҳисоб меравад;</w:t>
      </w:r>
    </w:p>
    <w:p w:rsidR="003F01DF" w:rsidRPr="0050479C" w:rsidRDefault="003F01DF" w:rsidP="007F78A7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араёнест, ки аз навкунии 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араёни технолог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 ва тайёрии истеҳсолотро ифода менамояд;</w:t>
      </w:r>
    </w:p>
    <w:p w:rsidR="003F01DF" w:rsidRPr="0050479C" w:rsidRDefault="003F01DF" w:rsidP="007F78A7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$C) нати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аи ниҳоии фаъолияти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, ки дар маҳсулоти нав ё такмилдодашуда ва ба бозор пешниҳодшуда, 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араёни технологии нав ё ташкилкунонидашудаи дар амал истифодашаванда;</w:t>
      </w:r>
    </w:p>
    <w:p w:rsidR="003F01DF" w:rsidRPr="0050479C" w:rsidRDefault="003F01DF" w:rsidP="007F78A7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$D) сохторҳое мебошанд, ки ба анҷом додани фаъолияти навоварӣ (марказҳои навоварии технологӣ, технопаркҳо, марказҳои таъмини соҳибкорӣ ва ташкилотҳои махсусгардонидашудаи кишвар) равона карда мешавад;</w:t>
      </w:r>
    </w:p>
    <w:p w:rsidR="003F01DF" w:rsidRPr="0050479C" w:rsidRDefault="003F01DF" w:rsidP="007F78A7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$E)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авобҳои пешниҳодшуда нодурустанд;</w:t>
      </w:r>
    </w:p>
    <w:p w:rsidR="003F01DF" w:rsidRPr="0050479C" w:rsidRDefault="003F01DF" w:rsidP="007F78A7">
      <w:pPr>
        <w:spacing w:line="264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@152.</w:t>
      </w:r>
    </w:p>
    <w:p w:rsidR="003F01DF" w:rsidRPr="0050479C" w:rsidRDefault="003F01DF" w:rsidP="007F78A7">
      <w:pPr>
        <w:spacing w:line="264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Соҳаи навоварӣ гуфта::;</w:t>
      </w:r>
    </w:p>
    <w:p w:rsidR="003F01DF" w:rsidRPr="0050479C" w:rsidRDefault="003F01DF" w:rsidP="007F78A7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$A) соҳаи фаъолияти истеҳсолкунандагон ва истеъмолкунандагони маҳсулот (кору хадамот) -и навоварӣ мебошад, ки ба вуҷуд овардан ва интшор додани онро дар бар мегирад;</w:t>
      </w:r>
    </w:p>
    <w:p w:rsidR="003F01DF" w:rsidRPr="0050479C" w:rsidRDefault="003F01DF" w:rsidP="007F78A7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$B) соҳаҳои истеҳсолӣ ва соҳаҳои ғайри истеҳсолиро дар низоми хоҷагидории мамалакатро дар назар дорад;</w:t>
      </w:r>
    </w:p>
    <w:p w:rsidR="003F01DF" w:rsidRPr="0050479C" w:rsidRDefault="003F01DF" w:rsidP="007F78A7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$C) соҳаҳои хизматрасонро дар шароити гузариш ба муносибатҳои бозорӣ ва низоми хоҷагидории миллӣ дар назар дорад;</w:t>
      </w:r>
    </w:p>
    <w:p w:rsidR="003F01DF" w:rsidRPr="0050479C" w:rsidRDefault="003F01DF" w:rsidP="007F78A7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$D) ма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м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ӯ</w:t>
      </w: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и принсипҳо, усулҳо ва соҳаҳои шаклҳои асосии идоракунии 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араёни навовариҳост;</w:t>
      </w:r>
    </w:p>
    <w:p w:rsidR="003F01DF" w:rsidRPr="0050479C" w:rsidRDefault="003F01DF" w:rsidP="007F78A7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$E)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авобҳои пешниҳодшуда нодурустанд;</w:t>
      </w:r>
    </w:p>
    <w:p w:rsidR="003F01DF" w:rsidRPr="0050479C" w:rsidRDefault="003F01DF" w:rsidP="007F78A7">
      <w:pPr>
        <w:spacing w:line="264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@153.</w:t>
      </w:r>
    </w:p>
    <w:p w:rsidR="003F01DF" w:rsidRPr="0050479C" w:rsidRDefault="003F01DF" w:rsidP="007F78A7">
      <w:pPr>
        <w:spacing w:line="264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Иқтидори навоварӣ гуфта:;</w:t>
      </w:r>
    </w:p>
    <w:p w:rsidR="003F01DF" w:rsidRPr="0050479C" w:rsidRDefault="003F01DF" w:rsidP="007F78A7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$A) ин тартиб ё низоми нав, анъанаи нав, усули нав, ихтироот ва падидаи нав фаҳмида мешавад;</w:t>
      </w:r>
    </w:p>
    <w:p w:rsidR="003F01DF" w:rsidRPr="0050479C" w:rsidRDefault="003F01DF" w:rsidP="007F78A7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$B) маҷмӯи намудҳои гуногуни манбаъҳо, аз ҷумла манбаъҳои моддӣ, молиявӣ, зеҳнӣ, илмию техникӣ ва ғайра иборат мебошад, ки барои фаъолияти навоварӣ заруранд;</w:t>
      </w:r>
    </w:p>
    <w:p w:rsidR="003F01DF" w:rsidRPr="0050479C" w:rsidRDefault="003F01DF" w:rsidP="007F78A7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$C) нати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аи ниҳоии фаъолияти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, ки дар маҳсулоти нав ё такмилдодашуда ва ба бозор пешниҳодшуда, 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араёни технологии нав ё ташкилкунонидашудаи дар амл истифодашаванда;</w:t>
      </w:r>
    </w:p>
    <w:p w:rsidR="003F01DF" w:rsidRPr="0050479C" w:rsidRDefault="003F01DF" w:rsidP="007F78A7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$D) ма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м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ӯ</w:t>
      </w: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и принсипҳо, усулҳо ва шаклҳои асосии идоракунии 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араёни навовариҳост;</w:t>
      </w:r>
    </w:p>
    <w:p w:rsidR="003F01DF" w:rsidRPr="0050479C" w:rsidRDefault="003F01DF" w:rsidP="007F78A7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$E)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авобҳои пешниҳодшуда нодурустанд;</w:t>
      </w:r>
    </w:p>
    <w:p w:rsidR="003F01DF" w:rsidRPr="0050479C" w:rsidRDefault="003F01DF" w:rsidP="007F78A7">
      <w:pPr>
        <w:spacing w:line="264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@154.</w:t>
      </w:r>
    </w:p>
    <w:p w:rsidR="003F01DF" w:rsidRPr="0050479C" w:rsidRDefault="003F01DF" w:rsidP="007F78A7">
      <w:pPr>
        <w:spacing w:line="264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Самтҳои асосии сиёсати навоварӣ инҳо мебошанд:;</w:t>
      </w:r>
    </w:p>
    <w:p w:rsidR="003F01DF" w:rsidRPr="0050479C" w:rsidRDefault="003F01DF" w:rsidP="007F78A7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$A) таҳия ва такмил сохтани меъёриву ҳуқуқии фаъолияти навоварӣ;</w:t>
      </w:r>
    </w:p>
    <w:p w:rsidR="003F01DF" w:rsidRPr="0050479C" w:rsidRDefault="003F01DF" w:rsidP="007F78A7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$B) ба вуҷуд овардани низоми дастгирии комплексии фаъолияти навоварӣ, рушди истеҳсолот, баланд бардоштани рақобатпазирӣ ва зиёд кардани маҳсулоти илмталаб;</w:t>
      </w:r>
    </w:p>
    <w:p w:rsidR="003F01DF" w:rsidRPr="0050479C" w:rsidRDefault="003F01DF" w:rsidP="007F78A7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$C) инкишоф додани равандҳои навоварӣ, аз ҷумла системаи таъмини иттилоотӣ, системаи молиявию иқтисодӣ, системаи сертификатсия ва системаи озмоиш ва бозомӯзии кадрҳо;</w:t>
      </w:r>
    </w:p>
    <w:p w:rsidR="003F01DF" w:rsidRPr="0050479C" w:rsidRDefault="003F01DF" w:rsidP="007F78A7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$D) инкишоф додани соҳибкории хурд дар соҳаи навоварӣ аз тариқи фароҳам овардани шароити мусоиди таълим ва фаъолияти бомувафаққияти ташкилотҳои дорои техналогияи оли дошта;</w:t>
      </w:r>
    </w:p>
    <w:p w:rsidR="003F01DF" w:rsidRPr="0050479C" w:rsidRDefault="003F01DF" w:rsidP="007F78A7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$E)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авобҳои пешниҳодшуда дурустанд;</w:t>
      </w:r>
    </w:p>
    <w:p w:rsidR="003F01DF" w:rsidRPr="0050479C" w:rsidRDefault="003F01DF" w:rsidP="004E0FB0">
      <w:pPr>
        <w:spacing w:line="264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@155.</w:t>
      </w:r>
    </w:p>
    <w:p w:rsidR="003F01DF" w:rsidRPr="0050479C" w:rsidRDefault="003F01DF" w:rsidP="004E0FB0">
      <w:pPr>
        <w:spacing w:line="264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Мафҳуми НОУ ХАУ-ро аз вариантҳои зерин ёбед:;</w:t>
      </w:r>
    </w:p>
    <w:p w:rsidR="003F01DF" w:rsidRPr="0050479C" w:rsidRDefault="003F01DF" w:rsidP="004E0FB0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$A) НОУ ХАУ ин донистан, чи хел, чи тавр иҷро шудан мебошад;</w:t>
      </w:r>
    </w:p>
    <w:p w:rsidR="003F01DF" w:rsidRPr="0050479C" w:rsidRDefault="003F01DF" w:rsidP="004E0FB0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$B) НОУ ХАУ ин барои чи, барои ки, чи тавр мебошад;</w:t>
      </w:r>
    </w:p>
    <w:p w:rsidR="003F01DF" w:rsidRPr="0050479C" w:rsidRDefault="003F01DF" w:rsidP="004E0FB0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$C) НОУ ХАУ ин бе восита, мустақим ва ғайримустақим мебошад;</w:t>
      </w:r>
    </w:p>
    <w:p w:rsidR="003F01DF" w:rsidRPr="0050479C" w:rsidRDefault="003F01DF" w:rsidP="004E0FB0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$D) НОУ ХАУ надонисан, нафаҳмидан ва натавонистан мебошад;</w:t>
      </w:r>
    </w:p>
    <w:p w:rsidR="003F01DF" w:rsidRPr="0050479C" w:rsidRDefault="003F01DF" w:rsidP="004E0FB0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$E)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авобҳои пешниҳодшуда дурустанд;</w:t>
      </w:r>
    </w:p>
    <w:p w:rsidR="003F01DF" w:rsidRPr="0050479C" w:rsidRDefault="003F01DF" w:rsidP="004E0FB0">
      <w:pPr>
        <w:spacing w:line="264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@156.</w:t>
      </w:r>
    </w:p>
    <w:p w:rsidR="003F01DF" w:rsidRPr="0050479C" w:rsidRDefault="003F01DF" w:rsidP="004E0FB0">
      <w:pPr>
        <w:spacing w:line="264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Мафҳуми НОУ ХАУ аввалин бор дар кадом давлат истифода шудааст?</w:t>
      </w:r>
    </w:p>
    <w:p w:rsidR="003F01DF" w:rsidRPr="0050479C" w:rsidRDefault="003F01DF" w:rsidP="004E0FB0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$A) дар Партугалия;</w:t>
      </w:r>
    </w:p>
    <w:p w:rsidR="003F01DF" w:rsidRPr="0050479C" w:rsidRDefault="003F01DF" w:rsidP="004E0FB0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$B) дар Россия;</w:t>
      </w:r>
    </w:p>
    <w:p w:rsidR="003F01DF" w:rsidRPr="0050479C" w:rsidRDefault="003F01DF" w:rsidP="004E0FB0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$C) дар Амрико;</w:t>
      </w:r>
    </w:p>
    <w:p w:rsidR="003F01DF" w:rsidRPr="0050479C" w:rsidRDefault="003F01DF" w:rsidP="004E0FB0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$D) дар Олмон;</w:t>
      </w:r>
    </w:p>
    <w:p w:rsidR="003F01DF" w:rsidRPr="0050479C" w:rsidRDefault="003F01DF" w:rsidP="004E0FB0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$E) дар Ҷопон;</w:t>
      </w:r>
    </w:p>
    <w:p w:rsidR="003F01DF" w:rsidRPr="0050479C" w:rsidRDefault="003F01DF" w:rsidP="004E0FB0">
      <w:pPr>
        <w:spacing w:line="264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@157.</w:t>
      </w:r>
    </w:p>
    <w:p w:rsidR="003F01DF" w:rsidRPr="0050479C" w:rsidRDefault="003F01DF" w:rsidP="004E0FB0">
      <w:pPr>
        <w:spacing w:line="264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Дар давлатҳои пешрафта чанд фоизи бозори дохилиро маҳсулоти инноватсионӣ ташкил медиҳанд?</w:t>
      </w:r>
    </w:p>
    <w:p w:rsidR="003F01DF" w:rsidRPr="0050479C" w:rsidRDefault="003F01DF" w:rsidP="004E0FB0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$A) 50 %;</w:t>
      </w:r>
    </w:p>
    <w:p w:rsidR="003F01DF" w:rsidRPr="0050479C" w:rsidRDefault="003F01DF" w:rsidP="004E0FB0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$B) 40 %;</w:t>
      </w:r>
    </w:p>
    <w:p w:rsidR="003F01DF" w:rsidRPr="0050479C" w:rsidRDefault="003F01DF" w:rsidP="004E0FB0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$C) 30 %;</w:t>
      </w:r>
    </w:p>
    <w:p w:rsidR="003F01DF" w:rsidRPr="0050479C" w:rsidRDefault="003F01DF" w:rsidP="004E0FB0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$D) 70 %;</w:t>
      </w:r>
    </w:p>
    <w:p w:rsidR="003F01DF" w:rsidRPr="0050479C" w:rsidRDefault="003F01DF" w:rsidP="004E0FB0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$E) 80 %;</w:t>
      </w:r>
    </w:p>
    <w:p w:rsidR="003F01DF" w:rsidRPr="0050479C" w:rsidRDefault="003F01DF" w:rsidP="004E0FB0">
      <w:pPr>
        <w:spacing w:line="264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@158.</w:t>
      </w:r>
    </w:p>
    <w:p w:rsidR="003F01DF" w:rsidRPr="0050479C" w:rsidRDefault="003F01DF" w:rsidP="004E0FB0">
      <w:pPr>
        <w:spacing w:line="264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Фаълолияти стратегии фирма дар бозор ба чанд гурӯҳ ҷудо карда мешавад?</w:t>
      </w:r>
    </w:p>
    <w:p w:rsidR="003F01DF" w:rsidRPr="0050479C" w:rsidRDefault="003F01DF" w:rsidP="004E0FB0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$A) ба 2 гурӯҳ;</w:t>
      </w:r>
    </w:p>
    <w:p w:rsidR="003F01DF" w:rsidRPr="0050479C" w:rsidRDefault="003F01DF" w:rsidP="004E0FB0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$B) ба 5 гурӯҳ;</w:t>
      </w:r>
    </w:p>
    <w:p w:rsidR="003F01DF" w:rsidRPr="0050479C" w:rsidRDefault="003F01DF" w:rsidP="004E0FB0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$C) ба 6 гурӯҳ;</w:t>
      </w:r>
    </w:p>
    <w:p w:rsidR="003F01DF" w:rsidRPr="0050479C" w:rsidRDefault="003F01DF" w:rsidP="004E0FB0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$D) ба 3 гурӯҳ;</w:t>
      </w:r>
    </w:p>
    <w:p w:rsidR="003F01DF" w:rsidRPr="0050479C" w:rsidRDefault="003F01DF" w:rsidP="004E0FB0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$E) ба 4 гурӯҳ;</w:t>
      </w:r>
    </w:p>
    <w:p w:rsidR="003F01DF" w:rsidRPr="0050479C" w:rsidRDefault="003F01DF" w:rsidP="004E0FB0">
      <w:pPr>
        <w:spacing w:line="264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@159.</w:t>
      </w:r>
    </w:p>
    <w:p w:rsidR="003F01DF" w:rsidRPr="0050479C" w:rsidRDefault="003F01DF" w:rsidP="004E0FB0">
      <w:pPr>
        <w:spacing w:line="264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Аз рӯи намудҳои навгонии барои бозор пешбинишаванда навҷорисозиҳо ба хелҳои зерин ҷудо карда мешаванд:;</w:t>
      </w:r>
    </w:p>
    <w:p w:rsidR="003F01DF" w:rsidRPr="0050479C" w:rsidRDefault="003F01DF" w:rsidP="004E0FB0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$A) барои соҳаҳои ҷаҳонӣ, ҷумҳурӣ ва гуруҳи корхонаҳо;</w:t>
      </w:r>
    </w:p>
    <w:p w:rsidR="003F01DF" w:rsidRPr="0050479C" w:rsidRDefault="003F01DF" w:rsidP="004E0FB0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$B) барои минтақа, соҳа ва корхона;</w:t>
      </w:r>
    </w:p>
    <w:p w:rsidR="003F01DF" w:rsidRPr="0050479C" w:rsidRDefault="003F01DF" w:rsidP="004E0FB0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$C) барои оила, шахс ва корхонаи алоҳида;</w:t>
      </w:r>
    </w:p>
    <w:p w:rsidR="003F01DF" w:rsidRPr="0050479C" w:rsidRDefault="003F01DF" w:rsidP="004E0FB0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$D) барои бозор, мағоза ва фирма;</w:t>
      </w:r>
    </w:p>
    <w:p w:rsidR="003F01DF" w:rsidRPr="0050479C" w:rsidRDefault="003F01DF" w:rsidP="004E0FB0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$E) барои соҳаи махсус;</w:t>
      </w:r>
    </w:p>
    <w:p w:rsidR="003F01DF" w:rsidRPr="0050479C" w:rsidRDefault="003F01DF" w:rsidP="004E0FB0">
      <w:pPr>
        <w:spacing w:line="264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@160.</w:t>
      </w:r>
    </w:p>
    <w:p w:rsidR="003F01DF" w:rsidRPr="0050479C" w:rsidRDefault="003F01DF" w:rsidP="004E0FB0">
      <w:pPr>
        <w:spacing w:line="264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Аз рӯи нишонаҳо навҷорисозиҳои зерин ҷудо карда мешаванд:;</w:t>
      </w:r>
    </w:p>
    <w:p w:rsidR="003F01DF" w:rsidRPr="0050479C" w:rsidRDefault="003F01DF" w:rsidP="004E0FB0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$A) мустақим ва ғайримустақим;</w:t>
      </w:r>
    </w:p>
    <w:p w:rsidR="003F01DF" w:rsidRPr="0050479C" w:rsidRDefault="003F01DF" w:rsidP="004E0FB0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$B) як омила ду омила ва бисёромила;</w:t>
      </w:r>
    </w:p>
    <w:p w:rsidR="003F01DF" w:rsidRPr="0050479C" w:rsidRDefault="003F01DF" w:rsidP="004E0FB0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$C) соҳавӣ ва ғайрисоҳавӣ;</w:t>
      </w:r>
    </w:p>
    <w:p w:rsidR="003F01DF" w:rsidRPr="0050479C" w:rsidRDefault="003F01DF" w:rsidP="004E0FB0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$D) технологӣ, истеҳсолӣ, тиҷоратӣ, иҷтимоӣ ва ғ;</w:t>
      </w:r>
    </w:p>
    <w:p w:rsidR="003F01DF" w:rsidRPr="0050479C" w:rsidRDefault="003F01DF" w:rsidP="004E0FB0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$E) такмили куллӣ, такмили ҷузъи ва такмили оддӣ;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50479C">
        <w:rPr>
          <w:rFonts w:ascii="Palatino Linotype" w:hAnsi="Palatino Linotype"/>
          <w:sz w:val="28"/>
          <w:szCs w:val="28"/>
        </w:rPr>
        <w:t>161.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авоби дурустро аз вариантҳои зерин интихоб намоед:;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$A) Истеҳсолот ду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бо ҳам алоқамандро дар бар мегирад;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$B) Истеҳсолот се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бо ҳам алоқамандро дар бар мегирад;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Истеҳсолот пан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бо ҳам алоқамандро дар бар мегирад;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 w:rsidRPr="0050479C"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>) Истеҳсолот ҳе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 кадом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бо ҳам алоқамандро дар бар мегирад;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ҳамаи вариантҳои дар боло овардашуда дурустанд;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50479C">
        <w:rPr>
          <w:rFonts w:ascii="Palatino Linotype" w:hAnsi="Palatino Linotype"/>
          <w:sz w:val="28"/>
          <w:szCs w:val="28"/>
        </w:rPr>
        <w:t>162.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авоби дурустро аз вариантҳои зерин интихоб намоед:;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$A) Истеҳсолот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фаъолият ва тараққиётро дар бар мегирад;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$B) Истеҳсолот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бо ҳам наздикро алоқаманд мегардонад;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$C) Истеҳсолот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мураккаб ва соддакардашударо бо ҳам алоқаманд мегардонад;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 w:rsidRPr="0050479C"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 xml:space="preserve">) Истеҳсолот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мустақим ва ғайримустақимро муттаҳид месозад;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ҳамаи вариантҳои дар боло овардашуда дурустанд;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50479C">
        <w:rPr>
          <w:rFonts w:ascii="Palatino Linotype" w:hAnsi="Palatino Linotype"/>
          <w:sz w:val="28"/>
          <w:szCs w:val="28"/>
        </w:rPr>
        <w:t>163.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Мақсади идоракунии тараққиёти истеҳсолот иборат аст аз:;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Идоракунии тарақиёти истеҳсолот мақсад дорад, ки дар асоси принсипҳо ҳолат ва дара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аи пешинаи истеҳсолотро дигаргун сохта, онро бо комёбиҳои бузурги истеҳсолоти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аҳон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мувофиқ созад;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Идоракунии тарақиёти истеҳсолот мақсад дорад, ки дар асоси созишномаҳо ҳолат ва дара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аи пешинаи истеҳсолотро дигаргун сохта, онро бо комёбиҳои бузурги истеҳсолоти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аҳон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мувофиқ созад;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Идоракунии тарақиёти истеҳсолот мақсад дорад, ки дар асоси навовариҳо ҳолат ва дара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аи пешинаи истеҳсолотро дигаргун сохта, онро бо комёбиҳои бузурги истеҳсолоти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аҳон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мувофиқ созад;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 w:rsidRPr="0050479C"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>) Идоракунии тарақиёти истеҳсолот мақсад дорад, ки дар асоси захираҳои мав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уда ҳолат ва дара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аи пешинаи истеҳсолотро дигаргун сохта, онро бо комёбиҳои бузурги истеҳсолоти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аҳон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мувофиқ созад;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варианти саҳеҳ пешниҳод нашудааст;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50479C">
        <w:rPr>
          <w:rFonts w:ascii="Palatino Linotype" w:hAnsi="Palatino Linotype"/>
          <w:sz w:val="28"/>
          <w:szCs w:val="28"/>
        </w:rPr>
        <w:t>164.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авоби дурустро аз вариантҳои зерин интихоб намоед:;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Зери мафҳуми навовар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араёнҳои татбиқсоз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азхудкун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паҳнсозии навовар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нати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аи он- маҳсулоти нав , технологияи нав, шаклу усулҳои нави ташкил ва идоракунии истеҳсолоту меҳнат, ки самараи и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иқтисод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медиҳанд, дар назар дошта шудааст;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Зери мафҳуми навовар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араёнҳои барномарез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азхудкунии ҳолат, паҳнсоз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нати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аи он- маҳсулоти нав , технологияи мав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уда, шаклу усулҳои ташкил ва идоракунии истеҳсолоту меҳнат, ки самараи и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иқтисод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медиҳанд, дар назар дошта шудааст;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Зери мафҳуми навовар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араёнҳои татбиқсозии механизми амалнамоии азхудкун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паҳнсоз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нати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аи ба даст омада мебошад;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 w:rsidRPr="0050479C"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>) Зери мафҳуми навовар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араёнҳои татбиқсозии принсипҳои мав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уда дар асоси та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рибаи бойи идоракун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дар назар дорад;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Зери мафҳуми навовар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араёнҳои имрӯзаву ояндаро бо назардошти татбиқсоз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азхудкун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паҳнсозии навовар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нати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аи он дар назар дошта шудааст;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50479C">
        <w:rPr>
          <w:rFonts w:ascii="Palatino Linotype" w:hAnsi="Palatino Linotype"/>
          <w:sz w:val="28"/>
          <w:szCs w:val="28"/>
        </w:rPr>
        <w:t>165.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Дар адабиётҳои ватан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хори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и мафҳумҳои гуногун вомехӯранд ба монанди:;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«бартар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», «пешрав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ва «инноватсия»;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«навовар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», «технолог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ва «техник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«навовар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», «навигар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ва «инноватсия»;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 w:rsidRPr="0050479C"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>) «истеҳсоли», «истеъмол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ва «инжинер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ҳамаи вариантҳои дар боло овардашуда дурустанд;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@166.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Мафҳуми «Навовар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ин:;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«Навовар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»- чизи нави муайянро тавсиф медиҳад, ва бо хамин маъно ба мафҳуми ихтироат наздик аст;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«Навовар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»- чизи нави муайянро тавсиф медиҳад, ва бо хамин маъно ба мафҳуми инкишоф наздик аст;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«Навовар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»- чизи нави муайянро тавсиф медиҳад, ва бо хамин маъно ба мафҳуми тараккиёт наздик аст;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 w:rsidRPr="0050479C"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>) «Навовар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»- чизи нави соддакардашудаи муайянро тавсиф медиҳад, ва бо хамин маъно ба мафҳуми истеҳсоли мол наздик аст;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вариантҳои В ва С дурустанд;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50479C">
        <w:rPr>
          <w:rFonts w:ascii="Palatino Linotype" w:hAnsi="Palatino Linotype"/>
          <w:sz w:val="28"/>
          <w:szCs w:val="28"/>
        </w:rPr>
        <w:t>167.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Мафҳуми «Навигар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ин:;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«Навигар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»- ин аз худкунии техника ва технологияҳои нав, усулҳои беҳтаркунии ташкил ва идоракун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мебошад;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«Навигар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»- ин аз худкунии истеҳсоли мол ва хизмат, усулҳои беҳтаркунии ташкил ва идоракун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мебошад;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«Навигар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»- ин аз худкунии принсипҳо ва нишондодҳои нав, усулҳои беҳтаркунии ташкил ва идоракун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мебошад;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 w:rsidRPr="0050479C"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>) «Навигар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ин ба ву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уд овардани маҳсулоти аз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иҳати эколог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тоза бо усули соддакардашуда мебошад;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ҳамаи вариантҳои дар боло овардашуда дурустанд;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50479C">
        <w:rPr>
          <w:rFonts w:ascii="Palatino Linotype" w:hAnsi="Palatino Linotype"/>
          <w:sz w:val="28"/>
          <w:szCs w:val="28"/>
        </w:rPr>
        <w:t>168.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авоби дурустро аз вариантҳои зерин интихоб намоед:;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Мафҳуми « навовар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аз мафҳуми « техникаи куҳна васеътар аст;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Мафҳуми « навовар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аз мафҳуми « принсипи нав васеътар аст;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Мафҳуми « навовар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аз мафҳуми « истеҳсолоти нав васеътар аст;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 w:rsidRPr="0050479C"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>) Мафҳуми « навовар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» аз мафҳуми « техникаи нав васеътар аст;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танҳо вариантҳои А ва В дурустанд;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50479C">
        <w:rPr>
          <w:rFonts w:ascii="Palatino Linotype" w:hAnsi="Palatino Linotype"/>
          <w:sz w:val="28"/>
          <w:szCs w:val="28"/>
        </w:rPr>
        <w:t>169.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Моҳияти навовариҳо арзёб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мешаванд дар:;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истифодабарии роҳҳои мақсаднок, такмил додан ва ғайра, барои баланд бардоштани самаранокии фаъолият дар ин ё он соҳа мебошад;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истифодабарии комёбиҳои хариди инсон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кашфиёт, ихтироот, такмил додан ва ғайра, барои баланд бардоштани самаранокии фаъолият дар ин ё он соҳа мебошад;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истифодабарии механизмҳои истеҳсол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дар асоси захираҳои мав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уда, такмил додан ва айра, барои баланд бардоштани самаранокии фаъолият дар ин ё он соҳа мебошад;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 w:rsidRPr="0050479C"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>) истифодабарии комёбиҳои милл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омилҳои истеҳсолот, ва дигар нишондодҳои иқтисод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такмил додан ва ғайра, барои баланд бардоштани самаранокии фаъолият дар ин ё он соҳа мебошад;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ҳамаи вариантҳои дар боло овардашуда дурустанд;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50479C">
        <w:rPr>
          <w:rFonts w:ascii="Palatino Linotype" w:hAnsi="Palatino Linotype"/>
          <w:sz w:val="28"/>
          <w:szCs w:val="28"/>
        </w:rPr>
        <w:t>170.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Аз вариантҳои овардашуда 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авоби дурустро интихоб намоед:;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Дар миёнаи асри 20 маънои муосири соҳибкор хамчун тавлидкунандаи мол ба ву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 омад;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Дар миёнаи асри 20 маънои муосири соҳибкор хамчун сиёсатмадор ба ву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 омад;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Дар миёнаи асри 20 маънои муосири соҳибкор хамчун навовар ба ву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 омад;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</w:t>
      </w:r>
      <w:r w:rsidRPr="0050479C">
        <w:rPr>
          <w:rFonts w:ascii="Palatino Linotype" w:hAnsi="Palatino Linotype"/>
          <w:sz w:val="28"/>
          <w:szCs w:val="28"/>
          <w:lang w:val="en-US"/>
        </w:rPr>
        <w:t>D</w:t>
      </w:r>
      <w:r w:rsidRPr="0050479C">
        <w:rPr>
          <w:rFonts w:ascii="Palatino Linotype" w:hAnsi="Palatino Linotype"/>
          <w:sz w:val="28"/>
          <w:szCs w:val="28"/>
        </w:rPr>
        <w:t>) Дар миёнаи асри 20 маънои муосири соҳибкор хамчун инкишофдиҳандаи истеҳсолот ба ву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 омад;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</w:rPr>
        <w:t>$E) Дар миёнаи асри 20 маънои муосири соҳибкор хамчун ғасбкунандаи бозор ба ву</w:t>
      </w:r>
      <w:r w:rsidRPr="0050479C">
        <w:rPr>
          <w:rFonts w:ascii="Palatino Linotype" w:eastAsia="MS Mincho" w:hAnsi="Palatino Linotype" w:cs="MS Mincho Cyr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 омад</w:t>
      </w:r>
      <w:r w:rsidRPr="0050479C">
        <w:rPr>
          <w:rFonts w:ascii="Palatino Linotype" w:hAnsi="Palatino Linotype"/>
          <w:sz w:val="28"/>
          <w:szCs w:val="28"/>
          <w:lang w:val="tg-Cyrl-TJ"/>
        </w:rPr>
        <w:t>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@171. 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Соҳаи истифодаи навовариҳо мешаванд:;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$A) навовариҳои технолог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, навовариҳои эколог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, навовариҳои сохтор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, навовариҳои ичтимоию сиёс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, навовариҳои давлатию ҳуқуқ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, навовариҳои ҳарб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$B) навовариҳои минтақав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, навовариҳои байналхалк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, навовариҳои милл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$C) Навовариҳои соҳав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, навовариҳои самт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, навовариҳои доирав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$D) навовариҳои давлат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 ва маҳалл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$E)  навовариҳои истеҳсол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 ва ғайри истеҳсол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@172. 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Дара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аи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, тағиротҳои кул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 ва аҳамияти навовариҳо:;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$A) Навовариҳои бисёр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ониба, навовариҳои як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ониба ва навовариҳои комплекс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$B) навовариҳои мустақаим ва навовариҳои ғайри мустақим;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$C) навовариҳои асос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, навовариҳои такмили кулл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 xml:space="preserve">, навовариҳои такмили 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50479C">
        <w:rPr>
          <w:rFonts w:ascii="Palatino Linotype" w:hAnsi="Palatino Linotype"/>
          <w:sz w:val="28"/>
          <w:szCs w:val="28"/>
          <w:lang w:val="tg-Cyrl-TJ"/>
        </w:rPr>
        <w:t>узъи;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$D) навовариҳои такмили куллии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50479C">
        <w:rPr>
          <w:rFonts w:ascii="Palatino Linotype" w:hAnsi="Palatino Linotype"/>
          <w:sz w:val="28"/>
          <w:szCs w:val="28"/>
          <w:lang w:val="tg-Cyrl-TJ"/>
        </w:rPr>
        <w:t>-техникии аҳамияти минтақави дошта;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$E) навовариҳои тағйиротҳои сода на навовариҳои тағйироти мураккабдлшта;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  <w:lang w:val="tg-Cyrl-TJ"/>
        </w:rPr>
        <w:t>@</w:t>
      </w:r>
      <w:r w:rsidRPr="0050479C">
        <w:rPr>
          <w:rFonts w:ascii="Palatino Linotype" w:hAnsi="Palatino Linotype"/>
          <w:sz w:val="28"/>
          <w:szCs w:val="28"/>
        </w:rPr>
        <w:t>173</w:t>
      </w:r>
      <w:r w:rsidRPr="0050479C">
        <w:rPr>
          <w:rFonts w:ascii="Palatino Linotype" w:hAnsi="Palatino Linotype"/>
          <w:sz w:val="28"/>
          <w:szCs w:val="28"/>
          <w:lang w:val="tg-Cyrl-TJ"/>
        </w:rPr>
        <w:t>.</w:t>
      </w:r>
      <w:r w:rsidRPr="0050479C">
        <w:rPr>
          <w:rFonts w:ascii="Palatino Linotype" w:hAnsi="Palatino Linotype"/>
          <w:sz w:val="28"/>
          <w:szCs w:val="28"/>
        </w:rPr>
        <w:t xml:space="preserve"> 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Миқёси истифодаи навовариҳо шуда метавонанд:;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навовариҳои баву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удомада ва навовариҳои ташаккулёфта;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навовариҳои технолог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техник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эколог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иқтисод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наовариҳои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навовариҳои комплекс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мураттаб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қиёспазир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навовариҳои ҳамоҳанг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навовариҳои миқёси фард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миқёси умум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миқёси шахс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навовариҳои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аҳон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милл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минтақав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 навовариҳои маҳалл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@174. 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Вобаста ба фаъолияти корхона чунин намудҳои навовариҳоро муайян менамоянд:;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навовариҳои дарозмуддат навовариҳои кутоҳмуддат, навовариҳои миёнамуддат;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навовариҳои технолог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истеҳсол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иқтисод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навовариҳои ти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орат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идорав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$D)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авоби В ва С дуруст аст;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танҳо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авоби С дуруст аст;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@175. 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Вазифаи соҳибкор навовар ин:;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бо қарори Ма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лиси миллии МО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 гирифтани даромади бештар мебошад;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$B) ба шакли дигар даровардани тарзи истеҳсолот бо роҳи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алби сармояи хори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ҷӣ</w:t>
      </w:r>
      <w:r w:rsidRPr="0050479C">
        <w:rPr>
          <w:rFonts w:ascii="Palatino Linotype" w:hAnsi="Palatino Linotype"/>
          <w:sz w:val="28"/>
          <w:szCs w:val="28"/>
        </w:rPr>
        <w:t xml:space="preserve"> мебошад;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$C) )  ба шакли дигар даровардани тарзи истеҳсолот бо роҳи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ори кардани механизмҳои маъмули идоракуниву истеҳсол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мебошад;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$D)  ба шакли дигар даровардани тарзи истеҳсолот бо роҳи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ори кардани сарчашмаҳои нави ашёи бозори нави маҳсулоти тайёр мебошад;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авоби дуруст пешниҳод нашудааст;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@176. 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Соҳибкории инаватсиони ин:;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$A)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махсуси навоваронаи ба ву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уд овардани ягон чизи рақобаттобовар ва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хо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агидорие мебошад ,ки дар асоси он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усту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уи доимии имкониятҳои нав ба миён меояд;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$B)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махсуси навоваронаи ба ву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уд овардани ягон чизи нави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хо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агидорие мебошад ,ки дар асоси он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усту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уи доимии имкониятҳои нав ниҳон аст;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$C)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араёни муттасили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ктисодиву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тимоии аз нуқтаи назари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аснокшуда мебошад;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$D)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ҳамоҳангсозии илм ва истеҳсолот мебошад;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махсуси навоваронаи иқтисод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-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буда,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хо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агидорие мебошад ,ки дар асоси он имкониятҳои корҳона арзёби мегарданд;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@177. 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Маънои соҳибкории навоварона: 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соҳибкории навоварона маънои васеъро доро аст;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соҳибкории навоварона маънои томро доро аст;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соҳибкории навоварона маънои навовариро доро аст;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соҳибкории навоварона маънои асосиро доро аст;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 соҳибкории навоварона маънои истеҳсолотро доро аст;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@178. 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Мафҳуми прогресси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- техник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:;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ПИТ- ин процессии мунтазами тарақиёти иқтисоди милл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ташкил ва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кардани предмети меҳнат, технологияи устувор, усулҳои ташкил ва идоракунии иқтисоди милл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мебошад;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ПИТ- ин процессии мунтазами тарақиёти тадқиқотҳои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ташкил ва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кардани предмет ва олоти меҳнат , технологияи мукаммал, усулҳои ташкил ва идоракунии истеҳсолот мебошад;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ПИТ- ин процессии мунтазами тарақиёти тадқиқотҳои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ташкил ва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кардани низом ва захираи меҳнат , технологияи мав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уда усулҳои ташкил ва идоракунии корхона мебошад;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ПИТ- ин процессии мунтазами тарақиёти тадқиқотҳои иқтисод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ташкили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ойҳои кори нав ва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кардани предмет ва олоти меҳнат , технологияи ҳозиразамон, усулҳои ташкил ва идоракун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мебошад;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авоби А ва В дуруст мебошанд;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@179. 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Прагреси илмию техники ин: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працесси пай дар пайи тарақиёти иқтисодиёт,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тимоиёт, технология, шакл ва усулҳои нав мебошад;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$B)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махсуси навоваронаи ба ву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уд овардани ягон чизи нави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хо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агидорие мебошад ,ки дар асоси он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усту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уи доимии имкониятҳои нав ниҳон аст;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працесси пай дар пайи тарақиёти корхона, соҳа, бахши хонавода, такмилдиҳии предмети меҳнат , шакл ва усулҳои ташкили идоракун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мебошад;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працесси пай дар пайи тарақиёти бевоситаи давлат дар асоси такмилдиҳии предмети меҳнат , шакл ва усулҳои ташкили истеҳсолоту истеъмолот мебошад;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працесси пай дар пай тарақиёти илм, техника , технология, такмилдиҳии предмети меҳнат , шакл ва усулҳои си ташкили истеҳсолоту меҳнат мебошад;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@180. 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ПИТ ҳамчун воситаи муҳими ҳал кардани масъалаҳои зерин баромад мекунад: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ПИТ ҳамчун воситаи муҳими ҳал кардани масъалаҳои давлат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маҳалл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баромад мекунад;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ПИТ ҳамчун воситаи муҳими ҳал кардани масъалаҳои эколог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таби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баромад мекунад;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ПИТ ҳамчун воситаи муҳими ҳал кардани масъалаҳои давлатию хори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ҷӣ</w:t>
      </w:r>
      <w:r w:rsidRPr="0050479C">
        <w:rPr>
          <w:rFonts w:ascii="Palatino Linotype" w:hAnsi="Palatino Linotype"/>
          <w:sz w:val="28"/>
          <w:szCs w:val="28"/>
        </w:rPr>
        <w:t xml:space="preserve"> баромад мекунад;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ПИТ ҳамчун воситаи муҳими ҳал кардани масъалаҳои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тимоию иқтисод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баромад мекунад;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 ПИТ ҳамчун воситаи муҳими ҳал кардани масъалаҳои демограф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сиёс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баромад мекунад;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@181. 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Дара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аи навовар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тағиротҳои кул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аҳамияти навовариҳо:;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Навовариҳои бисёр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ониба, навовариҳои як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ониба ва навовариҳои комплекс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навовариҳои мустақаим ва навовариҳои ғайри мустақим;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навовариҳои асос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такмили кулл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навовариҳои такмили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узъи;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навовариҳои такмили куллии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-техникии аҳамияти минтақави дошта;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навовариҳои тағйиротҳои сода на навовариҳои тағйироти мураккабдлшта;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@182. 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Миқёси истифодаи навовариҳо шуда метавонанд:;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навовариҳои баву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удомада ва навовариҳои ташаккулёфта;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навовариҳои технолог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техник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эколог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иқтисод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наовариҳои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навовариҳои комплекс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мураттаб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қиёспазир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навовариҳои ҳамоҳанг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навовариҳои миқёси фард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миқёси умум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миқёси шахс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навовариҳои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аҳон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милл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минтақав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 навовариҳои маҳалл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@183. 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Вобаста ба фаъолияти корхона чунин намудҳои навовариҳоро муайян менамоянд:;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навовариҳои дарозмуддат навовариҳои кутоҳмуддат, навовариҳои миёнамуддат;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навовариҳои технолог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истеҳсол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иқтисод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навовариҳои ти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орат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, навовариҳои идорав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$D)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авоби В ва С дуруст аст;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танҳо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авоби С дуруст аст;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@184. 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Вазифаи соҳибкор навовар ин:;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бо қарори Ма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лиси миллии МО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 гирифтани даромади бештар мебошад;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$B) ба шакли дигар даровардани тарзи истеҳсолот бо роҳи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алби сармояи хори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ҷӣ</w:t>
      </w:r>
      <w:r w:rsidRPr="0050479C">
        <w:rPr>
          <w:rFonts w:ascii="Palatino Linotype" w:hAnsi="Palatino Linotype"/>
          <w:sz w:val="28"/>
          <w:szCs w:val="28"/>
        </w:rPr>
        <w:t xml:space="preserve"> мебошад;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$C) )  ба шакли дигар даровардани тарзи истеҳсолот бо роҳи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ори кардани механизмҳои маъмули идоракуниву истеҳсол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мебошад;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$D)  ба шакли дигар даровардани тарзи истеҳсолот бо роҳи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ори кардани сарчашмаҳои нави ашёи бозори нави маҳсулоти тайёр мебошад;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авоби дуруст пешниҳод нашудааст;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@185. 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Соҳибкории инаватсиони ин:;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$A)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махсуси навоваронаи ба ву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уд овардани ягон чизи рақобаттобовар ва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хо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агидорие мебошад ,ки дар асоси он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усту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уи доимии имкониятҳои нав ба миён меояд;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$B)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махсуси навоваронаи ба ву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уд овардани ягон чизи нави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хо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агидорие мебошад ,ки дар асоси он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усту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уи доимии имкониятҳои нав ниҳон аст;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$C)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араёни муттасили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ктисодиву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тимоии аз нуқтаи назари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аснокшуда мебошад;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$D)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ҳамоҳангсозии илм ва истеҳсолот мебошад;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махсуси навоваронаи иқтисод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-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буда,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хо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агидорие мебошад ,ки дар асоси он имкониятҳои корҳона арзёби мегарданд;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@186. 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Маънои соҳибкории навоварона: 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соҳибкории навоварона маънои васеъро доро аст;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соҳибкории навоварона маънои томро доро аст;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соҳибкории навоварона маънои навовариро доро аст;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соҳибкории навоварона маънои асосиро доро аст;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 соҳибкории навоварона маънои истеҳсолотро доро аст;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@187. 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Мафҳуми прогресси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- техник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>:;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ПИТ- ин процессии мунтазами тарақиёти иқтисоди милл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ташкил ва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кардани предмети меҳнат, технологияи устувор, усулҳои ташкил ва идоракунии иқтисоди милл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мебошад;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ПИТ- ин процессии мунтазами тарақиёти тадқиқотҳои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ташкил ва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кардани предмет ва олоти меҳнат , технологияи мукаммал, усулҳои ташкил ва идоракунии истеҳсолот мебошад;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ПИТ- ин процессии мунтазами тарақиёти тадқиқотҳои илм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ташкил ва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кардани низом ва захираи меҳнат , технологияи мав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уда усулҳои ташкил ва идоракунии корхона мебошад;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ПИТ- ин процессии мунтазами тарақиёти тадқиқотҳои иқтисод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, ташкили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ойҳои кори нав ва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ор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кардани предмет ва олоти меҳнат , технологияи ҳозиразамон, усулҳои ташкил ва идоракун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мебошад;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авоби А ва В дуруст мебошанд;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@188. 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Прагреси илмию техники ин: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працесси пай дар пайи тарақиёти иқтисодиёт,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тимоиёт, технология, шакл ва усулҳои нав мебошад;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$B)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махсуси навоваронаи ба ву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уд овардани ягон чизи нави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араёни хо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 xml:space="preserve">агидорие мебошад ,ки дар асоси он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усту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уи доимии имкониятҳои нав ниҳон аст;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працесси пай дар пайи тарақиёти корхона, соҳа, бахши хонавода, такмилдиҳии предмети меҳнат , шакл ва усулҳои ташкили идоракун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мебошад;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працесси пай дар пайи тарақиёти бевоситаи давлат дар асоси такмилдиҳии предмети меҳнат , шакл ва усулҳои ташкили истеҳсолоту истеъмолот мебошад;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працесси пай дар пай тарақиёти илм, техника , технология, такмилдиҳии предмети меҳнат , шакл ва усулҳои си ташкили истеҳсолоту меҳнат мебошад;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@189. 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ПИТ ҳамчун воситаи муҳими ҳал кардани масъалаҳои зерин баромад мекунад: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ПИТ ҳамчун воситаи муҳими ҳал кардани масъалаҳои давлат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маҳалл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баромад мекунад;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ПИТ ҳамчун воситаи муҳими ҳал кардани масъалаҳои эколог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таби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баромад мекунад;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ПИТ ҳамчун воситаи муҳими ҳал кардани масъалаҳои давлатию хори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ҷӣ</w:t>
      </w:r>
      <w:r w:rsidRPr="0050479C">
        <w:rPr>
          <w:rFonts w:ascii="Palatino Linotype" w:hAnsi="Palatino Linotype"/>
          <w:sz w:val="28"/>
          <w:szCs w:val="28"/>
        </w:rPr>
        <w:t xml:space="preserve"> баромад мекунад;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ПИТ ҳамчун воситаи муҳими ҳал кардани масъалаҳои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тимоию иқтисод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баромад мекунад;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 ПИТ ҳамчун воситаи муҳими ҳал кардани масъалаҳои демограф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ва сиёс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баромад мекунад;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@190. 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Сохтори лоиҳаҳои тадқиқот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50479C">
        <w:rPr>
          <w:rFonts w:ascii="Palatino Linotype" w:hAnsi="Palatino Linotype"/>
          <w:sz w:val="28"/>
          <w:szCs w:val="28"/>
        </w:rPr>
        <w:t xml:space="preserve"> аз чунин қисмҳо иборат аст;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номи лоиҳа;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 тавсифи мухтасари лоиҳа;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шумораи и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рокунандаҳои лоиҳа;</w:t>
      </w:r>
    </w:p>
    <w:p w:rsidR="003F01DF" w:rsidRPr="0050479C" w:rsidRDefault="003F01DF" w:rsidP="008730D9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ҳа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ми маблағгузории лоиҳа;</w:t>
      </w:r>
    </w:p>
    <w:p w:rsidR="003F01DF" w:rsidRPr="0050479C" w:rsidRDefault="003F01DF" w:rsidP="008730D9">
      <w:pPr>
        <w:jc w:val="both"/>
        <w:rPr>
          <w:rFonts w:ascii="Palatino Linotype" w:hAnsi="Palatino Linotype"/>
          <w:b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дурустаннд;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@191. 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Мафҳуми сармояи инсониро аз вариантҳои зерин интихоб намоед:;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сармояи инсони омили муҳими иқтисодӣ маҳсуб мешавад;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 сармояи инсони омили муҳими навҷорисозӣ маҳсуб мешавад;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сармояи инсони омили муҳими иқтисоди миллӣ маҳсуб мешавад;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сармояи инсони омили муҳими бехатарсиозӣ маҳсуб мешавад;</w:t>
      </w:r>
    </w:p>
    <w:p w:rsidR="003F01DF" w:rsidRPr="0050479C" w:rsidRDefault="003F01DF" w:rsidP="00253571">
      <w:pPr>
        <w:jc w:val="both"/>
        <w:rPr>
          <w:rFonts w:ascii="Palatino Linotype" w:hAnsi="Palatino Linotype"/>
          <w:b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сармояи инсони омили муҳими технологӣ маҳсуб мешавад;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@192. 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Ҷараёнии қабули навовариҳо аз чанд марҳила иборат аст?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аз 2 марҳила;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аз 6 марҳила;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аз панҷ марҳила;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аз 10 марҳила;</w:t>
      </w:r>
    </w:p>
    <w:p w:rsidR="003F01DF" w:rsidRPr="0050479C" w:rsidRDefault="003F01DF" w:rsidP="00253571">
      <w:pPr>
        <w:jc w:val="both"/>
        <w:rPr>
          <w:rFonts w:ascii="Palatino Linotype" w:hAnsi="Palatino Linotype"/>
          <w:b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аз 1 марҳила;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@193. 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Й Шумпетер чанд ҳолатро зикр намудааст, ки дар онҳо мафҳуми комбинатсияҳои нав пурра шарҳу тафсир ёфтаанд?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5 ҳолатро;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2 ҳолатро;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3 ҳолатро;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4 ҳолатро;</w:t>
      </w:r>
    </w:p>
    <w:p w:rsidR="003F01DF" w:rsidRPr="0050479C" w:rsidRDefault="003F01DF" w:rsidP="00253571">
      <w:pPr>
        <w:jc w:val="both"/>
        <w:rPr>
          <w:rFonts w:ascii="Palatino Linotype" w:hAnsi="Palatino Linotype"/>
          <w:b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6 ҳолатро;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@194. 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Китоби Ф Валента «Фаъолии эҷодӣ, навҷорисоӣ ва самара» соли чанд ру кор омадааст?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соли 1991;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соли 1950;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соли 1969;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соли 2000;</w:t>
      </w:r>
    </w:p>
    <w:p w:rsidR="003F01DF" w:rsidRPr="0050479C" w:rsidRDefault="003F01DF" w:rsidP="00253571">
      <w:pPr>
        <w:jc w:val="both"/>
        <w:rPr>
          <w:rFonts w:ascii="Palatino Linotype" w:hAnsi="Palatino Linotype"/>
          <w:b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соли 1970;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@195. 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Э Менефилд навҷорисозиро ҳамчун ҷараёни истифодаи ихтироот баррасӣ карда, дар онҳо чанд давраро ҷудо мекунад?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2 давраро;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6 давраро;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8 давраро;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5 давраро;</w:t>
      </w:r>
    </w:p>
    <w:p w:rsidR="003F01DF" w:rsidRPr="0050479C" w:rsidRDefault="003F01DF" w:rsidP="00253571">
      <w:pPr>
        <w:jc w:val="both"/>
        <w:rPr>
          <w:rFonts w:ascii="Palatino Linotype" w:hAnsi="Palatino Linotype"/>
          <w:b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4 давраро;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@196. 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Вобаста ба нишондиҳандаҳои технологӣ навовариҳоро ба чанд гурӯх ҷудо мекунанд?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ба 4 гурӯҳ;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ба 6 гурӯҳ;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ба 3 гурӯҳ;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ба 2 гурӯҳ;</w:t>
      </w:r>
    </w:p>
    <w:p w:rsidR="003F01DF" w:rsidRPr="0050479C" w:rsidRDefault="003F01DF" w:rsidP="00253571">
      <w:pPr>
        <w:jc w:val="both"/>
        <w:rPr>
          <w:rFonts w:ascii="Palatino Linotype" w:hAnsi="Palatino Linotype"/>
          <w:b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ба 8 гурӯҳ;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@197. 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Ҷавоби дурустро аз вариантҳои зерин интихоб намоед:;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Вобаста ба нишондиҳандаҳои технологӣ навовариҳоро ба ду гурӯҳ- маҳсулотӣ ва ҷараёнӣ тақсим мекунанд;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 Вобаста ба нишондиҳандаҳои технологӣ навовариҳоро ба ду гурӯҳ- мустақим ва ғайримустақим ҷудо мекунанд;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Вобаста ба нишондиҳандаҳои технологӣ навовариҳоро ба ду гурӯҳ- соҳавӣ ва ғайрисоҳавӣ тақсим мекунанд;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Вобаста ба нишондиҳандаҳои технологӣ навовариҳоро ба ду гурӯҳ- интенсивӣ ва экстенсивӣ ҷудо мекунанд;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дурустанд;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@198. </w:t>
      </w:r>
    </w:p>
    <w:p w:rsidR="003F01DF" w:rsidRPr="0050479C" w:rsidRDefault="003F01DF" w:rsidP="0051262C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Ҷавоби дурустро аз вариантҳои зерин интихоб намоед:;</w:t>
      </w:r>
    </w:p>
    <w:p w:rsidR="003F01DF" w:rsidRPr="0050479C" w:rsidRDefault="003F01DF" w:rsidP="0051262C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мафҳуми инноватсия дар аввалҳои асри 19 фаъол истифода карда шудааст;</w:t>
      </w:r>
    </w:p>
    <w:p w:rsidR="003F01DF" w:rsidRPr="0050479C" w:rsidRDefault="003F01DF" w:rsidP="0051262C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мафҳуми инноватсия дар аввалҳои асри 18 фаъол истифода карда шудааст;</w:t>
      </w:r>
    </w:p>
    <w:p w:rsidR="003F01DF" w:rsidRPr="0050479C" w:rsidRDefault="003F01DF" w:rsidP="0051262C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 мафҳуми инноватсия дар аввалҳои асри 15 фаъол истифода карда шудааст;</w:t>
      </w:r>
    </w:p>
    <w:p w:rsidR="003F01DF" w:rsidRPr="0050479C" w:rsidRDefault="003F01DF" w:rsidP="0051262C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 мафҳуми инноватсия дар аввалҳои асри 21 фаъол истифода карда шудааст;</w:t>
      </w:r>
    </w:p>
    <w:p w:rsidR="003F01DF" w:rsidRPr="0050479C" w:rsidRDefault="003F01DF" w:rsidP="0051262C">
      <w:pPr>
        <w:jc w:val="both"/>
        <w:rPr>
          <w:rFonts w:ascii="Palatino Linotype" w:hAnsi="Palatino Linotype"/>
          <w:b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 мафҳуми инноватсия дар аввалҳои асри 20 фаъол истифода карда шудааст;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@199. 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Асосгузори илми назарияи навҷорисозӣ ки ба шумор меравад?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А Смит;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Й Шумпетер;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Ф Никсон;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Э Менефилд;</w:t>
      </w:r>
    </w:p>
    <w:p w:rsidR="003F01DF" w:rsidRPr="0050479C" w:rsidRDefault="003F01DF" w:rsidP="00253571">
      <w:pPr>
        <w:jc w:val="both"/>
        <w:rPr>
          <w:rFonts w:ascii="Palatino Linotype" w:hAnsi="Palatino Linotype"/>
          <w:b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$E)  Б Санто;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@200. 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Моҳияти навовариҳо зоҳир мешаванд дар:;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$A) комёбиҳо, пешравиҳо ва тараққиёти соҳа;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$B) дастовардҳо, ноил шудан ва тараққи додан;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$C) натиҷаҳои хуб, дастовардҳои назарррас ва комёбӣ;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>$D) комёбиҳои хиради инсонӣ, кашвиёт ва ихтироот;</w:t>
      </w:r>
    </w:p>
    <w:p w:rsidR="003F01DF" w:rsidRPr="0050479C" w:rsidRDefault="003F01DF" w:rsidP="00253571">
      <w:pPr>
        <w:jc w:val="both"/>
        <w:rPr>
          <w:rFonts w:ascii="Palatino Linotype" w:hAnsi="Palatino Linotype"/>
          <w:sz w:val="28"/>
          <w:szCs w:val="28"/>
        </w:rPr>
      </w:pPr>
      <w:r w:rsidRPr="0050479C">
        <w:rPr>
          <w:rFonts w:ascii="Palatino Linotype" w:hAnsi="Palatino Linotype"/>
          <w:sz w:val="28"/>
          <w:szCs w:val="28"/>
        </w:rPr>
        <w:t xml:space="preserve">$E)  ҳамаи </w:t>
      </w:r>
      <w:r w:rsidRPr="0050479C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50479C">
        <w:rPr>
          <w:rFonts w:ascii="Palatino Linotype" w:hAnsi="Palatino Linotype"/>
          <w:sz w:val="28"/>
          <w:szCs w:val="28"/>
        </w:rPr>
        <w:t>авобҳо дурустанд;</w:t>
      </w:r>
    </w:p>
    <w:p w:rsidR="003F01DF" w:rsidRPr="0050479C" w:rsidRDefault="003F01DF" w:rsidP="00BB5457">
      <w:pPr>
        <w:spacing w:line="36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</w:p>
    <w:sectPr w:rsidR="003F01DF" w:rsidRPr="0050479C" w:rsidSect="00ED5A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Mincho Cyr">
    <w:altName w:val="‚l‚r –ѕ’©"/>
    <w:panose1 w:val="00000000000000000000"/>
    <w:charset w:val="CC"/>
    <w:family w:val="modern"/>
    <w:notTrueType/>
    <w:pitch w:val="fixed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5D22"/>
    <w:rsid w:val="00064E9B"/>
    <w:rsid w:val="000A591B"/>
    <w:rsid w:val="00115745"/>
    <w:rsid w:val="00135946"/>
    <w:rsid w:val="00140F61"/>
    <w:rsid w:val="00176CB9"/>
    <w:rsid w:val="001A0398"/>
    <w:rsid w:val="001A1E67"/>
    <w:rsid w:val="001F0C33"/>
    <w:rsid w:val="0020380E"/>
    <w:rsid w:val="00245AE1"/>
    <w:rsid w:val="00253571"/>
    <w:rsid w:val="00257F69"/>
    <w:rsid w:val="00261E33"/>
    <w:rsid w:val="00270F14"/>
    <w:rsid w:val="002755B3"/>
    <w:rsid w:val="0028188A"/>
    <w:rsid w:val="002E3902"/>
    <w:rsid w:val="002F18E1"/>
    <w:rsid w:val="002F2C8B"/>
    <w:rsid w:val="00324046"/>
    <w:rsid w:val="003240F3"/>
    <w:rsid w:val="003500AB"/>
    <w:rsid w:val="00384C51"/>
    <w:rsid w:val="003A11E0"/>
    <w:rsid w:val="003D4B85"/>
    <w:rsid w:val="003D77C5"/>
    <w:rsid w:val="003F01DF"/>
    <w:rsid w:val="00401B49"/>
    <w:rsid w:val="00471313"/>
    <w:rsid w:val="00483F98"/>
    <w:rsid w:val="004860D1"/>
    <w:rsid w:val="004C0557"/>
    <w:rsid w:val="004D7705"/>
    <w:rsid w:val="004E0FB0"/>
    <w:rsid w:val="004F4843"/>
    <w:rsid w:val="005025AA"/>
    <w:rsid w:val="005033F2"/>
    <w:rsid w:val="0050479C"/>
    <w:rsid w:val="0051262C"/>
    <w:rsid w:val="00523D8E"/>
    <w:rsid w:val="0054468E"/>
    <w:rsid w:val="0059710A"/>
    <w:rsid w:val="00597462"/>
    <w:rsid w:val="005B7A94"/>
    <w:rsid w:val="005C361A"/>
    <w:rsid w:val="00614AFC"/>
    <w:rsid w:val="00672F4D"/>
    <w:rsid w:val="006736A9"/>
    <w:rsid w:val="00720622"/>
    <w:rsid w:val="007717F6"/>
    <w:rsid w:val="0077745A"/>
    <w:rsid w:val="00784F17"/>
    <w:rsid w:val="00785D92"/>
    <w:rsid w:val="007A2CB8"/>
    <w:rsid w:val="007B7E4E"/>
    <w:rsid w:val="007F10DC"/>
    <w:rsid w:val="007F78A7"/>
    <w:rsid w:val="0080260A"/>
    <w:rsid w:val="008634BE"/>
    <w:rsid w:val="008730D9"/>
    <w:rsid w:val="00877EBC"/>
    <w:rsid w:val="008811BA"/>
    <w:rsid w:val="00895EA6"/>
    <w:rsid w:val="0089673C"/>
    <w:rsid w:val="008A5CD4"/>
    <w:rsid w:val="008D4923"/>
    <w:rsid w:val="008F368F"/>
    <w:rsid w:val="00900056"/>
    <w:rsid w:val="0090295C"/>
    <w:rsid w:val="009176EF"/>
    <w:rsid w:val="00921310"/>
    <w:rsid w:val="00921E02"/>
    <w:rsid w:val="00961514"/>
    <w:rsid w:val="009D5B02"/>
    <w:rsid w:val="009D6AC7"/>
    <w:rsid w:val="009D7B5A"/>
    <w:rsid w:val="00A0112F"/>
    <w:rsid w:val="00A17FA6"/>
    <w:rsid w:val="00A27F62"/>
    <w:rsid w:val="00A6395A"/>
    <w:rsid w:val="00A904D5"/>
    <w:rsid w:val="00A90529"/>
    <w:rsid w:val="00AA054F"/>
    <w:rsid w:val="00AA6565"/>
    <w:rsid w:val="00AA7BE9"/>
    <w:rsid w:val="00AE39F8"/>
    <w:rsid w:val="00B5561A"/>
    <w:rsid w:val="00B656E3"/>
    <w:rsid w:val="00B722F0"/>
    <w:rsid w:val="00B7245B"/>
    <w:rsid w:val="00BA43AF"/>
    <w:rsid w:val="00BB5457"/>
    <w:rsid w:val="00BE5EB0"/>
    <w:rsid w:val="00BF04D6"/>
    <w:rsid w:val="00BF7D24"/>
    <w:rsid w:val="00C50406"/>
    <w:rsid w:val="00C54D4C"/>
    <w:rsid w:val="00CD176F"/>
    <w:rsid w:val="00CD5D22"/>
    <w:rsid w:val="00CE4352"/>
    <w:rsid w:val="00DB648C"/>
    <w:rsid w:val="00E11795"/>
    <w:rsid w:val="00E55BF3"/>
    <w:rsid w:val="00E5610F"/>
    <w:rsid w:val="00E96FA9"/>
    <w:rsid w:val="00ED5A98"/>
    <w:rsid w:val="00EF00EB"/>
    <w:rsid w:val="00F31B57"/>
    <w:rsid w:val="00F578C1"/>
    <w:rsid w:val="00F65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D22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A0398"/>
    <w:pPr>
      <w:keepNext/>
      <w:spacing w:line="340" w:lineRule="exact"/>
      <w:ind w:firstLine="720"/>
      <w:jc w:val="center"/>
      <w:outlineLvl w:val="0"/>
    </w:pPr>
    <w:rPr>
      <w:rFonts w:ascii="Times New Roman Tj" w:hAnsi="Times New Roman Tj" w:cs="Times New Roman Tj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0398"/>
    <w:rPr>
      <w:rFonts w:ascii="Times New Roman Tj" w:hAnsi="Times New Roman Tj" w:cs="Times New Roman Tj"/>
      <w:sz w:val="28"/>
      <w:szCs w:val="28"/>
      <w:lang w:eastAsia="ru-RU"/>
    </w:rPr>
  </w:style>
  <w:style w:type="paragraph" w:styleId="Title">
    <w:name w:val="Title"/>
    <w:basedOn w:val="Normal"/>
    <w:link w:val="TitleChar"/>
    <w:uiPriority w:val="99"/>
    <w:qFormat/>
    <w:rsid w:val="001A0398"/>
    <w:pPr>
      <w:jc w:val="center"/>
    </w:pPr>
    <w:rPr>
      <w:rFonts w:ascii="Times New Roman Tj" w:hAnsi="Times New Roman Tj" w:cs="Times New Roman Tj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1A0398"/>
    <w:rPr>
      <w:rFonts w:ascii="Times New Roman Tj" w:hAnsi="Times New Roman Tj" w:cs="Times New Roman Tj"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1A0398"/>
    <w:pPr>
      <w:ind w:firstLine="720"/>
      <w:jc w:val="both"/>
    </w:pPr>
    <w:rPr>
      <w:rFonts w:ascii="Times New Roman Tj" w:hAnsi="Times New Roman Tj" w:cs="Times New Roman Tj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1A0398"/>
    <w:rPr>
      <w:rFonts w:ascii="Times New Roman Tj" w:hAnsi="Times New Roman Tj" w:cs="Times New Roman Tj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475</TotalTime>
  <Pages>51</Pages>
  <Words>11279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</cp:lastModifiedBy>
  <cp:revision>23</cp:revision>
  <dcterms:created xsi:type="dcterms:W3CDTF">2015-04-17T07:15:00Z</dcterms:created>
  <dcterms:modified xsi:type="dcterms:W3CDTF">2023-12-12T06:14:00Z</dcterms:modified>
</cp:coreProperties>
</file>